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right" w:tblpY="-480"/>
        <w:tblW w:w="0" w:type="auto"/>
        <w:tblLayout w:type="fixed"/>
        <w:tblLook w:val="0000"/>
      </w:tblPr>
      <w:tblGrid>
        <w:gridCol w:w="1506"/>
      </w:tblGrid>
      <w:tr w:rsidR="003658F8" w:rsidTr="006E5DA2">
        <w:trPr>
          <w:trHeight w:val="422"/>
        </w:trPr>
        <w:tc>
          <w:tcPr>
            <w:tcW w:w="1506" w:type="dxa"/>
          </w:tcPr>
          <w:p w:rsidR="003658F8" w:rsidRDefault="003658F8" w:rsidP="006E5DA2">
            <w:pPr>
              <w:snapToGrid w:val="0"/>
              <w:ind w:left="567" w:hanging="567"/>
            </w:pPr>
          </w:p>
        </w:tc>
      </w:tr>
    </w:tbl>
    <w:p w:rsidR="003658F8" w:rsidRPr="000673D3" w:rsidRDefault="003658F8" w:rsidP="0066220A">
      <w:pPr>
        <w:pStyle w:val="dash0410005f0431005f0437005f0430005f0446005f0020005f0441005f043f005f0438005f0441005f043a005f0430"/>
        <w:numPr>
          <w:ilvl w:val="0"/>
          <w:numId w:val="1"/>
        </w:numPr>
        <w:jc w:val="center"/>
        <w:rPr>
          <w:rStyle w:val="dash0410005f0431005f0437005f0430005f0446005f0020005f0441005f043f005f0438005f0441005f043a005f0430005f005fchar1char1"/>
          <w:b/>
        </w:rPr>
      </w:pPr>
      <w:r w:rsidRPr="000673D3">
        <w:rPr>
          <w:rStyle w:val="dash0410005f0431005f0437005f0430005f0446005f0020005f0441005f043f005f0438005f0441005f043a005f0430005f005fchar1char1"/>
          <w:b/>
        </w:rPr>
        <w:t>Пояснительная записка</w:t>
      </w:r>
    </w:p>
    <w:p w:rsidR="003658F8" w:rsidRPr="000673D3" w:rsidRDefault="003658F8" w:rsidP="0066220A">
      <w:pPr>
        <w:shd w:val="clear" w:color="auto" w:fill="FFFFFF"/>
        <w:adjustRightInd w:val="0"/>
        <w:jc w:val="both"/>
        <w:rPr>
          <w:bCs/>
        </w:rPr>
      </w:pPr>
      <w:r>
        <w:rPr>
          <w:bCs/>
        </w:rPr>
        <w:t xml:space="preserve"> </w:t>
      </w:r>
      <w:r w:rsidRPr="000673D3">
        <w:rPr>
          <w:bCs/>
        </w:rPr>
        <w:t xml:space="preserve">Данная рабочая программа разработана на основе: </w:t>
      </w:r>
    </w:p>
    <w:p w:rsidR="003658F8" w:rsidRPr="00C5419B" w:rsidRDefault="003658F8" w:rsidP="0066220A">
      <w:pPr>
        <w:shd w:val="clear" w:color="auto" w:fill="FFFFFF"/>
        <w:adjustRightInd w:val="0"/>
        <w:jc w:val="both"/>
        <w:rPr>
          <w:bCs/>
        </w:rPr>
      </w:pPr>
      <w:r w:rsidRPr="00C5419B">
        <w:rPr>
          <w:bCs/>
        </w:rPr>
        <w:t>1.</w:t>
      </w:r>
      <w:r w:rsidRPr="00C5419B">
        <w:t>Закона  РФ «Об  образовании в Российской Федерации» от 29.12.2012 № 273- Ф3;</w:t>
      </w:r>
    </w:p>
    <w:p w:rsidR="003658F8" w:rsidRPr="00C5419B" w:rsidRDefault="003658F8" w:rsidP="0066220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5419B">
        <w:rPr>
          <w:rFonts w:ascii="Times New Roman" w:hAnsi="Times New Roman"/>
          <w:sz w:val="24"/>
          <w:szCs w:val="24"/>
        </w:rPr>
        <w:t xml:space="preserve">2.Федерального государственного образовательного стандарта основного  общего образования ( Приказ Министерства образования и науки РФ от 17 декабря </w:t>
      </w:r>
      <w:smartTag w:uri="urn:schemas-microsoft-com:office:smarttags" w:element="metricconverter">
        <w:smartTagPr>
          <w:attr w:name="ProductID" w:val="2010 г"/>
        </w:smartTagPr>
        <w:r w:rsidRPr="00C5419B">
          <w:rPr>
            <w:rFonts w:ascii="Times New Roman" w:hAnsi="Times New Roman"/>
            <w:sz w:val="24"/>
            <w:szCs w:val="24"/>
          </w:rPr>
          <w:t>2010 г</w:t>
        </w:r>
      </w:smartTag>
      <w:r w:rsidRPr="00C5419B">
        <w:rPr>
          <w:rFonts w:ascii="Times New Roman" w:hAnsi="Times New Roman"/>
          <w:sz w:val="24"/>
          <w:szCs w:val="24"/>
        </w:rPr>
        <w:t>.  №1897 «Об утверждении федерального государственного образовательного основного общего образования);</w:t>
      </w:r>
    </w:p>
    <w:p w:rsidR="003658F8" w:rsidRPr="00C5419B" w:rsidRDefault="003658F8" w:rsidP="0066220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5419B">
        <w:rPr>
          <w:rFonts w:ascii="Times New Roman" w:hAnsi="Times New Roman"/>
          <w:sz w:val="24"/>
          <w:szCs w:val="24"/>
        </w:rPr>
        <w:t>3.Основной образовательной  программы основного общего образования МОУ Степноанненковской средней общеобразовательной школы.</w:t>
      </w:r>
    </w:p>
    <w:p w:rsidR="003658F8" w:rsidRPr="00C5419B" w:rsidRDefault="003658F8" w:rsidP="00C5419B">
      <w:pPr>
        <w:pStyle w:val="ListParagraph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C5419B">
        <w:rPr>
          <w:rFonts w:ascii="Times New Roman" w:hAnsi="Times New Roman"/>
          <w:sz w:val="24"/>
          <w:szCs w:val="24"/>
        </w:rPr>
        <w:t>4.</w:t>
      </w:r>
      <w:r w:rsidRPr="00C5419B">
        <w:rPr>
          <w:rFonts w:ascii="Times New Roman" w:hAnsi="Times New Roman"/>
          <w:bCs/>
          <w:sz w:val="24"/>
          <w:szCs w:val="24"/>
        </w:rPr>
        <w:t xml:space="preserve"> Обществознание. Рабочие программы. Предметная линия учебников под редакцией Л.Н.Боголюбова. 5-9 классы: учеб.пособие для общеобразоват. учреждений / [Л.Н.Боголюбов, Н.И.Городецкая, Л.Ф.Иванова и др.].- 4-е изд.- – М.: Просвещение, 2016.-63 с.</w:t>
      </w:r>
    </w:p>
    <w:p w:rsidR="003658F8" w:rsidRPr="00C5419B" w:rsidRDefault="003658F8" w:rsidP="0066220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5419B">
        <w:rPr>
          <w:rFonts w:ascii="Times New Roman" w:hAnsi="Times New Roman"/>
          <w:bCs/>
          <w:sz w:val="24"/>
          <w:szCs w:val="24"/>
        </w:rPr>
        <w:t xml:space="preserve">5. </w:t>
      </w:r>
      <w:r w:rsidRPr="00C5419B">
        <w:rPr>
          <w:rFonts w:ascii="Times New Roman" w:hAnsi="Times New Roman"/>
          <w:sz w:val="24"/>
          <w:szCs w:val="24"/>
        </w:rPr>
        <w:t xml:space="preserve">Федерального 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от 31 марта 2014 года № 253, с  изменениями внесенными  приказом Минобрнауки России от 8 июня 2015 года № 576; приказом Минобрнауки России от 28 декабря 2015 года № 1529;  приказом Минобрнауки России от 26 января 2016 года № 38.) </w:t>
      </w:r>
    </w:p>
    <w:p w:rsidR="003658F8" w:rsidRPr="00E8090E" w:rsidRDefault="003658F8" w:rsidP="0066220A">
      <w:pPr>
        <w:jc w:val="center"/>
        <w:rPr>
          <w:u w:val="single"/>
        </w:rPr>
      </w:pPr>
      <w:r w:rsidRPr="00E8090E">
        <w:t xml:space="preserve">Изучение обществознания направлено на достижение следующих </w:t>
      </w:r>
      <w:r w:rsidRPr="00E8090E">
        <w:rPr>
          <w:b/>
          <w:u w:val="single"/>
        </w:rPr>
        <w:t>целей:</w:t>
      </w:r>
    </w:p>
    <w:p w:rsidR="003658F8" w:rsidRPr="00E8090E" w:rsidRDefault="003658F8" w:rsidP="0066220A">
      <w:pPr>
        <w:jc w:val="both"/>
      </w:pPr>
      <w:r>
        <w:t>*</w:t>
      </w:r>
      <w:r w:rsidRPr="00E8090E">
        <w:rPr>
          <w:b/>
        </w:rPr>
        <w:t xml:space="preserve">Развитие </w:t>
      </w:r>
      <w:r w:rsidRPr="00E8090E">
        <w:t>личности в ответственный период социального взросления человека (10-15 лет), ее познавательных интересов, критического мышления в процессе восприятия социальной информации и определения собственной позиции; нравственной и правовой культуры, экономического образа мышления,  способности к самоопределению и самореализации;</w:t>
      </w:r>
    </w:p>
    <w:p w:rsidR="003658F8" w:rsidRPr="00E8090E" w:rsidRDefault="003658F8" w:rsidP="0066220A">
      <w:pPr>
        <w:suppressAutoHyphens w:val="0"/>
        <w:jc w:val="both"/>
      </w:pPr>
      <w:r>
        <w:rPr>
          <w:b/>
        </w:rPr>
        <w:t>*</w:t>
      </w:r>
      <w:r w:rsidRPr="00E8090E">
        <w:rPr>
          <w:b/>
        </w:rPr>
        <w:t xml:space="preserve">Воспитание </w:t>
      </w:r>
      <w:r w:rsidRPr="00E8090E">
        <w:t>общероссийской идентичности</w:t>
      </w:r>
      <w:r w:rsidRPr="00E8090E">
        <w:rPr>
          <w:b/>
        </w:rPr>
        <w:t>,</w:t>
      </w:r>
      <w:r w:rsidRPr="00E8090E">
        <w:t xml:space="preserve"> гражданской ответственности, уважения к социальным нормам: приверженности гуманистическим и демократическим ценностям, закрепленным в Конституции Российской Федерации;</w:t>
      </w:r>
    </w:p>
    <w:p w:rsidR="003658F8" w:rsidRPr="00E8090E" w:rsidRDefault="003658F8" w:rsidP="0066220A">
      <w:pPr>
        <w:suppressAutoHyphens w:val="0"/>
        <w:jc w:val="both"/>
      </w:pPr>
      <w:r>
        <w:rPr>
          <w:b/>
        </w:rPr>
        <w:t>*</w:t>
      </w:r>
      <w:r w:rsidRPr="00E8090E">
        <w:rPr>
          <w:b/>
        </w:rPr>
        <w:t xml:space="preserve">Освоение </w:t>
      </w:r>
      <w:r w:rsidRPr="00E8090E">
        <w:t xml:space="preserve">на уровне функциональной грамотности системы </w:t>
      </w:r>
      <w:r w:rsidRPr="00E8090E">
        <w:rPr>
          <w:b/>
        </w:rPr>
        <w:t xml:space="preserve">знаний, </w:t>
      </w:r>
      <w:r w:rsidRPr="00E8090E">
        <w:t xml:space="preserve">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</w:p>
    <w:p w:rsidR="003658F8" w:rsidRPr="00E8090E" w:rsidRDefault="003658F8" w:rsidP="0066220A">
      <w:pPr>
        <w:suppressAutoHyphens w:val="0"/>
        <w:jc w:val="both"/>
      </w:pPr>
      <w:r>
        <w:rPr>
          <w:b/>
        </w:rPr>
        <w:t>*</w:t>
      </w:r>
      <w:r w:rsidRPr="00E8090E">
        <w:rPr>
          <w:b/>
        </w:rPr>
        <w:t>Овладение</w:t>
      </w:r>
      <w:r w:rsidRPr="00E8090E">
        <w:t xml:space="preserve"> умениями познавательной, коммуникативной, практической деятельности в основных характерных для подросткового возраста социальных ролях.</w:t>
      </w:r>
    </w:p>
    <w:p w:rsidR="003658F8" w:rsidRPr="00E8090E" w:rsidRDefault="003658F8" w:rsidP="0066220A">
      <w:pPr>
        <w:suppressAutoHyphens w:val="0"/>
        <w:jc w:val="both"/>
      </w:pPr>
      <w:r>
        <w:rPr>
          <w:b/>
        </w:rPr>
        <w:t>*</w:t>
      </w:r>
      <w:r w:rsidRPr="00E8090E">
        <w:rPr>
          <w:b/>
        </w:rPr>
        <w:t>Формирование</w:t>
      </w:r>
      <w:r w:rsidRPr="00E8090E">
        <w:t xml:space="preserve"> </w:t>
      </w:r>
      <w:r w:rsidRPr="00E8090E">
        <w:rPr>
          <w:b/>
        </w:rPr>
        <w:t>опыта</w:t>
      </w:r>
      <w:r w:rsidRPr="00E8090E">
        <w:t xml:space="preserve"> применения полученных знаний для решения типичных задач в области социальных отношений; экономической и гражданско - 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 – бытовых отношений</w:t>
      </w:r>
    </w:p>
    <w:p w:rsidR="003658F8" w:rsidRPr="00E8090E" w:rsidRDefault="003658F8" w:rsidP="0066220A">
      <w:pPr>
        <w:ind w:firstLine="540"/>
        <w:jc w:val="both"/>
        <w:rPr>
          <w:b/>
          <w:u w:val="single"/>
        </w:rPr>
      </w:pPr>
      <w:r w:rsidRPr="00E8090E">
        <w:t xml:space="preserve">Исходя из концептуальных подходов к современному обществоведческому образованию и особенностей учащихся отроческого (подросткового) возраста, курс призван решить следующие </w:t>
      </w:r>
      <w:r w:rsidRPr="00E8090E">
        <w:rPr>
          <w:b/>
          <w:u w:val="single"/>
        </w:rPr>
        <w:t>задачи:</w:t>
      </w:r>
    </w:p>
    <w:p w:rsidR="003658F8" w:rsidRPr="00E8090E" w:rsidRDefault="003658F8" w:rsidP="0066220A">
      <w:pPr>
        <w:ind w:firstLine="540"/>
        <w:jc w:val="both"/>
      </w:pPr>
      <w:r w:rsidRPr="00E8090E">
        <w:t>- создать содержательные и организационно - педагогические условия для усвоения подростками важных для становления личности элементов культуры (знаний, опыта практической и познавательной, коммуникативной, эмоционально-оценочной деятельности);</w:t>
      </w:r>
    </w:p>
    <w:p w:rsidR="003658F8" w:rsidRDefault="003658F8" w:rsidP="0066220A">
      <w:pPr>
        <w:ind w:firstLine="540"/>
        <w:jc w:val="both"/>
      </w:pPr>
      <w:r w:rsidRPr="00E8090E">
        <w:t>- способствовать усвоению на информационном, практическом и эмоциональном уровне идеалов и ценностей демократического общества (патриотизма, уважения гражданских прав и свобод, осознанного и ответственного выбора в условиях социальных альтернатив);</w:t>
      </w:r>
    </w:p>
    <w:p w:rsidR="003658F8" w:rsidRPr="00E8090E" w:rsidRDefault="003658F8" w:rsidP="0066220A">
      <w:pPr>
        <w:ind w:firstLine="540"/>
        <w:jc w:val="both"/>
      </w:pPr>
      <w:r w:rsidRPr="00E8090E">
        <w:t>- помочь сориентироваться в основных этических и правовых нормах, в формировании рефлексивного отношения к правилам общежития, трудового и учебного взаимодействия, способствовать личностному самоопределению;</w:t>
      </w:r>
    </w:p>
    <w:p w:rsidR="003658F8" w:rsidRPr="00E8090E" w:rsidRDefault="003658F8" w:rsidP="0066220A">
      <w:pPr>
        <w:ind w:firstLine="540"/>
        <w:jc w:val="both"/>
      </w:pPr>
      <w:r w:rsidRPr="00E8090E">
        <w:t>- содействовать освоению на информационном и эмпирическом уровне основных социальных ролей в пределах дееспособности личности в подростковом возрасте (член семьи, учащийся школы, труженик, собственник, потребитель, гражданин);</w:t>
      </w:r>
    </w:p>
    <w:p w:rsidR="003658F8" w:rsidRPr="00E8090E" w:rsidRDefault="003658F8" w:rsidP="0066220A">
      <w:pPr>
        <w:ind w:firstLine="540"/>
        <w:jc w:val="both"/>
      </w:pPr>
      <w:r w:rsidRPr="00E8090E">
        <w:t>- обеспечить практическое владение способами получения адаптированной социальной информации из различных источников, включая анализ положения в своем регионе (городе, селе), рефлексию личного социального опыта, актуальной социальной практики, в том числе включенной в содержание курса;</w:t>
      </w:r>
    </w:p>
    <w:p w:rsidR="003658F8" w:rsidRPr="00E8090E" w:rsidRDefault="003658F8" w:rsidP="0066220A">
      <w:pPr>
        <w:ind w:firstLine="540"/>
        <w:jc w:val="both"/>
      </w:pPr>
      <w:r w:rsidRPr="00E8090E">
        <w:t>- предоставить возможность учащимся существенно расширить активный словарь через включение в него основных обществоведческих терминов и понятий, которые могут быть освоены на уровне не ниже их распознавания (узнавания) и воспроизведения (называния), правильного употребления в различном контексте в процессе ориентировки в социальной информации;</w:t>
      </w:r>
    </w:p>
    <w:p w:rsidR="003658F8" w:rsidRPr="00E8090E" w:rsidRDefault="003658F8" w:rsidP="0066220A">
      <w:pPr>
        <w:ind w:firstLine="540"/>
        <w:jc w:val="both"/>
      </w:pPr>
      <w:r w:rsidRPr="00E8090E">
        <w:t>- помочь формированию осведомленности и практическому освоению конструктивных способов учебной и социальной коммуникации, при котором достигается толерантное взаимоприятие партнера, гуманное поведение в социальных конфликтах;</w:t>
      </w:r>
    </w:p>
    <w:p w:rsidR="003658F8" w:rsidRDefault="003658F8" w:rsidP="0066220A">
      <w:pPr>
        <w:ind w:firstLine="540"/>
        <w:jc w:val="both"/>
      </w:pPr>
      <w:r w:rsidRPr="00E8090E">
        <w:t>- предоставить для практического освоения необходимую информацию о возможностях и особенностях получения образования, рефлексии своих склонностей, способностей и перспектив допрофессиональной подготовки.</w:t>
      </w:r>
    </w:p>
    <w:p w:rsidR="003658F8" w:rsidRPr="006967F2" w:rsidRDefault="003658F8" w:rsidP="009A6B0F">
      <w:pPr>
        <w:tabs>
          <w:tab w:val="left" w:pos="284"/>
          <w:tab w:val="left" w:pos="993"/>
        </w:tabs>
        <w:autoSpaceDN w:val="0"/>
        <w:contextualSpacing/>
        <w:jc w:val="both"/>
        <w:rPr>
          <w:color w:val="000000"/>
          <w:lang w:eastAsia="ru-RU"/>
        </w:rPr>
      </w:pPr>
      <w:r w:rsidRPr="006967F2">
        <w:rPr>
          <w:b/>
          <w:lang w:eastAsia="ru-RU"/>
        </w:rPr>
        <w:t>Образовательная область:</w:t>
      </w:r>
      <w:r w:rsidRPr="006967F2">
        <w:rPr>
          <w:lang w:eastAsia="ru-RU"/>
        </w:rPr>
        <w:t xml:space="preserve"> </w:t>
      </w:r>
      <w:r w:rsidRPr="006967F2">
        <w:rPr>
          <w:bCs/>
          <w:color w:val="000000"/>
        </w:rPr>
        <w:t>«</w:t>
      </w:r>
      <w:r w:rsidRPr="00426831">
        <w:rPr>
          <w:lang w:eastAsia="ru-RU"/>
        </w:rPr>
        <w:t>общественно-научные предметы</w:t>
      </w:r>
      <w:r w:rsidRPr="006967F2">
        <w:rPr>
          <w:bCs/>
          <w:color w:val="000000"/>
        </w:rPr>
        <w:t>».</w:t>
      </w:r>
    </w:p>
    <w:p w:rsidR="003658F8" w:rsidRPr="00937389" w:rsidRDefault="003658F8" w:rsidP="009A6B0F">
      <w:pPr>
        <w:tabs>
          <w:tab w:val="left" w:pos="284"/>
          <w:tab w:val="left" w:pos="993"/>
        </w:tabs>
        <w:autoSpaceDN w:val="0"/>
        <w:contextualSpacing/>
        <w:jc w:val="both"/>
        <w:rPr>
          <w:lang w:eastAsia="ru-RU"/>
        </w:rPr>
      </w:pPr>
      <w:r w:rsidRPr="00937389">
        <w:rPr>
          <w:b/>
        </w:rPr>
        <w:t>Количество часов по учебному плану</w:t>
      </w:r>
      <w:r w:rsidRPr="00937389">
        <w:t xml:space="preserve">: всего   35 часов в год; </w:t>
      </w:r>
      <w:r w:rsidRPr="00937389">
        <w:rPr>
          <w:u w:val="single"/>
        </w:rPr>
        <w:t>1</w:t>
      </w:r>
      <w:r w:rsidRPr="00937389">
        <w:t xml:space="preserve"> час в неделю.</w:t>
      </w:r>
    </w:p>
    <w:p w:rsidR="003658F8" w:rsidRPr="00937389" w:rsidRDefault="003658F8" w:rsidP="009A6B0F">
      <w:pPr>
        <w:tabs>
          <w:tab w:val="left" w:pos="284"/>
        </w:tabs>
        <w:autoSpaceDN w:val="0"/>
        <w:contextualSpacing/>
        <w:jc w:val="both"/>
        <w:rPr>
          <w:lang w:eastAsia="ru-RU"/>
        </w:rPr>
      </w:pPr>
      <w:r w:rsidRPr="00937389">
        <w:rPr>
          <w:b/>
        </w:rPr>
        <w:t>Особенности класса</w:t>
      </w:r>
      <w:r w:rsidRPr="00937389">
        <w:t>: общеобразовательный.</w:t>
      </w:r>
    </w:p>
    <w:p w:rsidR="003658F8" w:rsidRPr="00937389" w:rsidRDefault="003658F8" w:rsidP="009A6B0F">
      <w:pPr>
        <w:tabs>
          <w:tab w:val="left" w:pos="284"/>
          <w:tab w:val="left" w:pos="993"/>
        </w:tabs>
        <w:autoSpaceDN w:val="0"/>
        <w:contextualSpacing/>
        <w:jc w:val="both"/>
        <w:rPr>
          <w:lang w:eastAsia="ru-RU"/>
        </w:rPr>
      </w:pPr>
      <w:r w:rsidRPr="00937389">
        <w:rPr>
          <w:b/>
          <w:lang w:eastAsia="ru-RU"/>
        </w:rPr>
        <w:t>Сроки реализации программы:</w:t>
      </w:r>
      <w:r w:rsidRPr="00937389">
        <w:rPr>
          <w:lang w:eastAsia="ru-RU"/>
        </w:rPr>
        <w:t xml:space="preserve"> 2016-2017 учебный год. </w:t>
      </w:r>
    </w:p>
    <w:p w:rsidR="003658F8" w:rsidRDefault="003658F8" w:rsidP="00453DBA">
      <w:pPr>
        <w:rPr>
          <w:b/>
          <w:lang w:eastAsia="ru-RU"/>
        </w:rPr>
      </w:pPr>
      <w:r w:rsidRPr="00907F05">
        <w:rPr>
          <w:b/>
        </w:rPr>
        <w:t>Отличительные особенности рабочей программы</w:t>
      </w:r>
      <w:r w:rsidRPr="00907F05">
        <w:t xml:space="preserve">: были внесены изменения, а именно </w:t>
      </w:r>
      <w:r>
        <w:t>3</w:t>
      </w:r>
      <w:r w:rsidRPr="00907F05">
        <w:t xml:space="preserve"> ч резерва </w:t>
      </w:r>
      <w:r>
        <w:t xml:space="preserve"> распределены следующим образом: 1ч. </w:t>
      </w:r>
      <w:r w:rsidRPr="00907F05">
        <w:t>отводится на</w:t>
      </w:r>
      <w:r>
        <w:t xml:space="preserve"> тему: «Кто стоит на страже закона», поскольку эта тема содержит большой материал для изучения и 2 ч. на итоговое повторение по курсу. Заключительные итоги распределены: 1ч. на защиту проектов и 1 ч. на </w:t>
      </w:r>
      <w:r w:rsidRPr="00907F05">
        <w:t>итоговое повторение по курсу</w:t>
      </w:r>
      <w:r>
        <w:t xml:space="preserve">. </w:t>
      </w:r>
    </w:p>
    <w:p w:rsidR="003658F8" w:rsidRPr="00937389" w:rsidRDefault="003658F8" w:rsidP="00382694">
      <w:pPr>
        <w:pStyle w:val="dash0410005f0431005f0437005f0430005f0446005f0020005f0441005f043f005f0438005f0441005f043a005f0430"/>
        <w:ind w:left="0" w:firstLine="0"/>
        <w:jc w:val="center"/>
        <w:rPr>
          <w:b/>
        </w:rPr>
      </w:pPr>
      <w:r w:rsidRPr="00937389">
        <w:rPr>
          <w:b/>
        </w:rPr>
        <w:t>Предполагаемые результаты:</w:t>
      </w:r>
    </w:p>
    <w:p w:rsidR="003658F8" w:rsidRPr="00C53E8E" w:rsidRDefault="003658F8" w:rsidP="005D4091">
      <w:pPr>
        <w:pStyle w:val="c5"/>
        <w:spacing w:before="0" w:beforeAutospacing="0" w:after="0" w:afterAutospacing="0"/>
        <w:jc w:val="center"/>
        <w:rPr>
          <w:color w:val="000000"/>
          <w:u w:val="single"/>
        </w:rPr>
      </w:pPr>
      <w:r w:rsidRPr="00C53E8E">
        <w:rPr>
          <w:rStyle w:val="c6c12c31"/>
          <w:bCs/>
          <w:iCs/>
          <w:color w:val="000000"/>
          <w:u w:val="single"/>
        </w:rPr>
        <w:t>Личностные результаты:</w:t>
      </w:r>
    </w:p>
    <w:p w:rsidR="003658F8" w:rsidRPr="00C53E8E" w:rsidRDefault="003658F8" w:rsidP="00FB1543">
      <w:pPr>
        <w:numPr>
          <w:ilvl w:val="0"/>
          <w:numId w:val="2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мотивированность на посильное и созидательное участие в жизни общества;</w:t>
      </w:r>
    </w:p>
    <w:p w:rsidR="003658F8" w:rsidRPr="00C53E8E" w:rsidRDefault="003658F8" w:rsidP="00FB1543">
      <w:pPr>
        <w:numPr>
          <w:ilvl w:val="0"/>
          <w:numId w:val="2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заинтересованность не только в личном успехе, но и в благополучии и процветании своей страны;</w:t>
      </w:r>
    </w:p>
    <w:p w:rsidR="003658F8" w:rsidRPr="00C53E8E" w:rsidRDefault="003658F8" w:rsidP="00FB1543">
      <w:pPr>
        <w:numPr>
          <w:ilvl w:val="0"/>
          <w:numId w:val="2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 и грядущими поколениями.</w:t>
      </w:r>
    </w:p>
    <w:p w:rsidR="003658F8" w:rsidRPr="00C53E8E" w:rsidRDefault="003658F8" w:rsidP="005D4091">
      <w:pPr>
        <w:pStyle w:val="c5"/>
        <w:spacing w:before="0" w:beforeAutospacing="0" w:after="0" w:afterAutospacing="0"/>
        <w:jc w:val="center"/>
        <w:rPr>
          <w:color w:val="000000"/>
          <w:u w:val="single"/>
        </w:rPr>
      </w:pPr>
      <w:r w:rsidRPr="00C53E8E">
        <w:rPr>
          <w:rStyle w:val="c6c12c31"/>
          <w:bCs/>
          <w:iCs/>
          <w:color w:val="000000"/>
          <w:u w:val="single"/>
        </w:rPr>
        <w:t>Метапредметные результаты</w:t>
      </w:r>
    </w:p>
    <w:p w:rsidR="003658F8" w:rsidRPr="00C53E8E" w:rsidRDefault="003658F8" w:rsidP="00FB1543">
      <w:pPr>
        <w:numPr>
          <w:ilvl w:val="0"/>
          <w:numId w:val="3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умение сознательно организовывать свою познавательную деятельность (от постановки цели до получения и оценки результата);</w:t>
      </w:r>
    </w:p>
    <w:p w:rsidR="003658F8" w:rsidRPr="00C53E8E" w:rsidRDefault="003658F8" w:rsidP="00FB1543">
      <w:pPr>
        <w:numPr>
          <w:ilvl w:val="0"/>
          <w:numId w:val="3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3658F8" w:rsidRPr="00C53E8E" w:rsidRDefault="003658F8" w:rsidP="00FB1543">
      <w:pPr>
        <w:numPr>
          <w:ilvl w:val="0"/>
          <w:numId w:val="3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3658F8" w:rsidRPr="00C53E8E" w:rsidRDefault="003658F8" w:rsidP="00FB1543">
      <w:pPr>
        <w:numPr>
          <w:ilvl w:val="0"/>
          <w:numId w:val="3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овладение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3658F8" w:rsidRPr="00C53E8E" w:rsidRDefault="003658F8" w:rsidP="00FB1543">
      <w:pPr>
        <w:numPr>
          <w:ilvl w:val="0"/>
          <w:numId w:val="3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3658F8" w:rsidRPr="00C53E8E" w:rsidRDefault="003658F8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1)</w:t>
      </w:r>
      <w:r w:rsidRPr="00C53E8E">
        <w:rPr>
          <w:rStyle w:val="c6"/>
          <w:color w:val="000000"/>
        </w:rPr>
        <w:t xml:space="preserve"> Использование элементов причинно-следственного анализа;</w:t>
      </w:r>
    </w:p>
    <w:p w:rsidR="003658F8" w:rsidRPr="00C53E8E" w:rsidRDefault="003658F8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 xml:space="preserve">2) </w:t>
      </w:r>
      <w:r w:rsidRPr="00C53E8E">
        <w:rPr>
          <w:rStyle w:val="c6"/>
          <w:color w:val="000000"/>
        </w:rPr>
        <w:t>Исследование несложных реальных связей и зависимостей;</w:t>
      </w:r>
    </w:p>
    <w:p w:rsidR="003658F8" w:rsidRPr="00C53E8E" w:rsidRDefault="003658F8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3)</w:t>
      </w:r>
      <w:r w:rsidRPr="00C53E8E">
        <w:rPr>
          <w:rStyle w:val="c6"/>
          <w:color w:val="000000"/>
        </w:rPr>
        <w:t xml:space="preserve"> Определение сущностных характеристик изучаемого объекта, выбор верных критериев для сравнения, сопоставления, оценки объектов;</w:t>
      </w:r>
    </w:p>
    <w:p w:rsidR="003658F8" w:rsidRPr="00C53E8E" w:rsidRDefault="003658F8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 w:rsidRPr="00C53E8E">
        <w:rPr>
          <w:rStyle w:val="c6"/>
          <w:color w:val="000000"/>
        </w:rPr>
        <w:t>4) Поиск и извлечение нужной информации по заданной теме в адаптированных источниках различного типа;</w:t>
      </w:r>
    </w:p>
    <w:p w:rsidR="003658F8" w:rsidRPr="00C53E8E" w:rsidRDefault="003658F8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 w:rsidRPr="00C53E8E">
        <w:rPr>
          <w:rStyle w:val="c6"/>
          <w:color w:val="000000"/>
        </w:rPr>
        <w:t>5)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3658F8" w:rsidRPr="00C53E8E" w:rsidRDefault="003658F8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 w:rsidRPr="00C53E8E">
        <w:rPr>
          <w:rStyle w:val="c6"/>
          <w:color w:val="000000"/>
        </w:rPr>
        <w:t>6) Подкрепление изученных положений конкретными примерами;</w:t>
      </w:r>
    </w:p>
    <w:p w:rsidR="003658F8" w:rsidRPr="00C53E8E" w:rsidRDefault="003658F8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 w:rsidRPr="00C53E8E">
        <w:rPr>
          <w:rStyle w:val="c6"/>
          <w:color w:val="000000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3658F8" w:rsidRPr="00C53E8E" w:rsidRDefault="003658F8" w:rsidP="005D4091">
      <w:pPr>
        <w:pStyle w:val="c5"/>
        <w:spacing w:before="0" w:beforeAutospacing="0" w:after="0" w:afterAutospacing="0"/>
        <w:jc w:val="both"/>
        <w:rPr>
          <w:color w:val="000000"/>
        </w:rPr>
      </w:pPr>
      <w:r w:rsidRPr="00C53E8E">
        <w:rPr>
          <w:rStyle w:val="c6"/>
          <w:color w:val="000000"/>
        </w:rPr>
        <w:t>8) Определение собственного отношения к явлениям современной жизни, формулирование своей точки зрения.</w:t>
      </w:r>
    </w:p>
    <w:p w:rsidR="003658F8" w:rsidRPr="00C53E8E" w:rsidRDefault="003658F8" w:rsidP="005D4091">
      <w:pPr>
        <w:pStyle w:val="c5"/>
        <w:spacing w:before="0" w:beforeAutospacing="0" w:after="0" w:afterAutospacing="0"/>
        <w:jc w:val="center"/>
        <w:rPr>
          <w:color w:val="000000"/>
          <w:u w:val="single"/>
        </w:rPr>
      </w:pPr>
      <w:r w:rsidRPr="00C53E8E">
        <w:rPr>
          <w:rStyle w:val="c6c12c31"/>
          <w:bCs/>
          <w:iCs/>
          <w:color w:val="000000"/>
          <w:u w:val="single"/>
        </w:rPr>
        <w:t>Предметные результаты:</w:t>
      </w:r>
    </w:p>
    <w:p w:rsidR="003658F8" w:rsidRPr="00C53E8E" w:rsidRDefault="003658F8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3658F8" w:rsidRPr="00C53E8E" w:rsidRDefault="003658F8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знание ряд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3658F8" w:rsidRPr="00C53E8E" w:rsidRDefault="003658F8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3658F8" w:rsidRPr="00C53E8E" w:rsidRDefault="003658F8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умения находить нужную социальную информацию в педагогически отобранных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позиций одобряемых в современном российском обществе социальных ценностей;</w:t>
      </w:r>
    </w:p>
    <w:p w:rsidR="003658F8" w:rsidRPr="00C53E8E" w:rsidRDefault="003658F8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3658F8" w:rsidRPr="00C53E8E" w:rsidRDefault="003658F8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3658F8" w:rsidRPr="00C53E8E" w:rsidRDefault="003658F8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приверженность гуманистическим и демократическим ценностям, патриотизм и гражданственность;</w:t>
      </w:r>
    </w:p>
    <w:p w:rsidR="003658F8" w:rsidRPr="00C53E8E" w:rsidRDefault="003658F8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3658F8" w:rsidRPr="00C53E8E" w:rsidRDefault="003658F8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понимание значения трудовой деятельности для личности и для общества;</w:t>
      </w:r>
    </w:p>
    <w:p w:rsidR="003658F8" w:rsidRPr="00C53E8E" w:rsidRDefault="003658F8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понимание специфики познания мира средствами искусства в соотнесении с другими способами познания;</w:t>
      </w:r>
    </w:p>
    <w:p w:rsidR="003658F8" w:rsidRPr="00C53E8E" w:rsidRDefault="003658F8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понимание роли искусства в становлении личности и в жизни общества;</w:t>
      </w:r>
    </w:p>
    <w:p w:rsidR="003658F8" w:rsidRPr="00C53E8E" w:rsidRDefault="003658F8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знание определяющих признаков коммуникативной деятельности в сравнении с другими видами деятельности;</w:t>
      </w:r>
    </w:p>
    <w:p w:rsidR="003658F8" w:rsidRPr="00C53E8E" w:rsidRDefault="003658F8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3658F8" w:rsidRPr="00C53E8E" w:rsidRDefault="003658F8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3658F8" w:rsidRPr="00C53E8E" w:rsidRDefault="003658F8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понимание значения коммуникации в межличностном общении;</w:t>
      </w:r>
    </w:p>
    <w:p w:rsidR="003658F8" w:rsidRPr="00C53E8E" w:rsidRDefault="003658F8" w:rsidP="00FB1543">
      <w:pPr>
        <w:numPr>
          <w:ilvl w:val="0"/>
          <w:numId w:val="4"/>
        </w:numPr>
        <w:suppressAutoHyphens w:val="0"/>
        <w:ind w:left="0"/>
        <w:jc w:val="both"/>
        <w:rPr>
          <w:color w:val="000000"/>
        </w:rPr>
      </w:pPr>
      <w:r w:rsidRPr="00C53E8E">
        <w:rPr>
          <w:rStyle w:val="c6"/>
          <w:color w:val="000000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3658F8" w:rsidRDefault="003658F8" w:rsidP="00FB1543">
      <w:pPr>
        <w:numPr>
          <w:ilvl w:val="0"/>
          <w:numId w:val="4"/>
        </w:numPr>
        <w:suppressAutoHyphens w:val="0"/>
        <w:ind w:left="0"/>
        <w:jc w:val="both"/>
        <w:rPr>
          <w:rStyle w:val="c6"/>
          <w:color w:val="000000"/>
        </w:rPr>
      </w:pPr>
      <w:r w:rsidRPr="00C53E8E">
        <w:rPr>
          <w:rStyle w:val="c6"/>
          <w:color w:val="000000"/>
        </w:rPr>
        <w:t>знакомство с отдельными приемами и техниками преодоления конфликтов.</w:t>
      </w:r>
    </w:p>
    <w:p w:rsidR="003658F8" w:rsidRDefault="003658F8" w:rsidP="00FB1543">
      <w:pPr>
        <w:numPr>
          <w:ilvl w:val="0"/>
          <w:numId w:val="4"/>
        </w:numPr>
        <w:suppressAutoHyphens w:val="0"/>
        <w:ind w:left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ценностные ориентиры, основанные на идеях патриотизма, любви и уважения к Отечеству; на отношениях к человеку, его правам и свободам как 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семенных традиций; на осознании необходимости поддержания гражданского мира и согласия, своей ответственности за судьбу страны перед нынешним и грядущими поколениями.</w:t>
      </w:r>
    </w:p>
    <w:p w:rsidR="003658F8" w:rsidRDefault="003658F8" w:rsidP="004D3F15">
      <w:pPr>
        <w:pStyle w:val="ListParagraph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658F8" w:rsidRPr="005D4091" w:rsidRDefault="003658F8" w:rsidP="004D3F15">
      <w:pPr>
        <w:pStyle w:val="ListParagraph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D4091">
        <w:rPr>
          <w:rFonts w:ascii="Times New Roman" w:hAnsi="Times New Roman"/>
          <w:b/>
          <w:bCs/>
          <w:color w:val="000000"/>
          <w:sz w:val="24"/>
          <w:szCs w:val="24"/>
        </w:rPr>
        <w:t>Система оценки достижения</w:t>
      </w:r>
    </w:p>
    <w:p w:rsidR="003658F8" w:rsidRPr="004D3F15" w:rsidRDefault="003658F8" w:rsidP="004D3F15">
      <w:pPr>
        <w:contextualSpacing/>
        <w:rPr>
          <w:u w:val="single"/>
          <w:lang w:eastAsia="ru-RU"/>
        </w:rPr>
      </w:pPr>
      <w:r w:rsidRPr="004D3F15">
        <w:rPr>
          <w:u w:val="single"/>
          <w:lang w:eastAsia="ru-RU"/>
        </w:rPr>
        <w:t>Предметные результаты.</w:t>
      </w:r>
    </w:p>
    <w:p w:rsidR="003658F8" w:rsidRPr="00426831" w:rsidRDefault="003658F8" w:rsidP="004D3F15">
      <w:pPr>
        <w:ind w:firstLine="709"/>
        <w:contextualSpacing/>
        <w:rPr>
          <w:b/>
          <w:lang w:eastAsia="ru-RU"/>
        </w:rPr>
      </w:pPr>
      <w:r w:rsidRPr="00426831">
        <w:rPr>
          <w:b/>
          <w:lang w:eastAsia="ru-RU"/>
        </w:rPr>
        <w:t>Устный ответ.</w:t>
      </w:r>
    </w:p>
    <w:p w:rsidR="003658F8" w:rsidRPr="00426831" w:rsidRDefault="003658F8" w:rsidP="004D3F15">
      <w:pPr>
        <w:contextualSpacing/>
        <w:jc w:val="center"/>
        <w:rPr>
          <w:lang w:eastAsia="ru-RU"/>
        </w:rPr>
      </w:pPr>
      <w:r w:rsidRPr="00426831">
        <w:rPr>
          <w:b/>
          <w:lang w:eastAsia="ru-RU"/>
        </w:rPr>
        <w:t>Оценка "5"</w:t>
      </w:r>
      <w:r w:rsidRPr="00426831">
        <w:rPr>
          <w:lang w:eastAsia="ru-RU"/>
        </w:rPr>
        <w:t xml:space="preserve"> ставится, если ученик:</w:t>
      </w:r>
    </w:p>
    <w:p w:rsidR="003658F8" w:rsidRPr="004D3F15" w:rsidRDefault="003658F8" w:rsidP="004D3F15">
      <w:pPr>
        <w:suppressAutoHyphens w:val="0"/>
        <w:autoSpaceDN w:val="0"/>
        <w:contextualSpacing/>
        <w:jc w:val="both"/>
      </w:pPr>
      <w:r w:rsidRPr="004D3F15">
        <w:t xml:space="preserve">1.Показывает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3658F8" w:rsidRPr="00426831" w:rsidRDefault="003658F8" w:rsidP="004D3F15">
      <w:pPr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2.</w:t>
      </w:r>
      <w:r w:rsidRPr="00426831">
        <w:rPr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межпредметные (на основе ранее приобретенных знаний) и внутрипредметные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использование для доказательства выводов из личного опыта; </w:t>
      </w:r>
    </w:p>
    <w:p w:rsidR="003658F8" w:rsidRPr="00426831" w:rsidRDefault="003658F8" w:rsidP="004D3F15">
      <w:pPr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3.</w:t>
      </w:r>
      <w:r w:rsidRPr="00426831">
        <w:rPr>
          <w:lang w:eastAsia="ru-RU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со схемами и графиками, сопутствующими ответу; записи, сопровождающие ответ, соответствуют требованиям</w:t>
      </w:r>
    </w:p>
    <w:p w:rsidR="003658F8" w:rsidRPr="00426831" w:rsidRDefault="003658F8" w:rsidP="004D3F15">
      <w:pPr>
        <w:contextualSpacing/>
        <w:jc w:val="center"/>
        <w:rPr>
          <w:lang w:eastAsia="ru-RU"/>
        </w:rPr>
      </w:pPr>
      <w:r w:rsidRPr="00426831">
        <w:rPr>
          <w:b/>
          <w:lang w:eastAsia="ru-RU"/>
        </w:rPr>
        <w:t>Оценка "4"</w:t>
      </w:r>
      <w:r w:rsidRPr="00426831">
        <w:rPr>
          <w:lang w:eastAsia="ru-RU"/>
        </w:rPr>
        <w:t xml:space="preserve"> ставится, если ученик:</w:t>
      </w:r>
    </w:p>
    <w:p w:rsidR="003658F8" w:rsidRPr="00426831" w:rsidRDefault="003658F8" w:rsidP="004D3F15">
      <w:pPr>
        <w:suppressAutoHyphens w:val="0"/>
        <w:autoSpaceDN w:val="0"/>
        <w:contextualSpacing/>
        <w:jc w:val="both"/>
      </w:pPr>
      <w:r>
        <w:t xml:space="preserve">1. </w:t>
      </w:r>
      <w:r w:rsidRPr="00426831"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3658F8" w:rsidRPr="004D3F15" w:rsidRDefault="003658F8" w:rsidP="004D3F15">
      <w:pPr>
        <w:ind w:firstLine="709"/>
        <w:jc w:val="center"/>
        <w:rPr>
          <w:lang w:eastAsia="ru-RU"/>
        </w:rPr>
      </w:pPr>
      <w:r w:rsidRPr="00426831">
        <w:rPr>
          <w:b/>
          <w:lang w:eastAsia="ru-RU"/>
        </w:rPr>
        <w:t xml:space="preserve">Оценка "3" </w:t>
      </w:r>
      <w:r w:rsidRPr="004D3F15">
        <w:rPr>
          <w:lang w:eastAsia="ru-RU"/>
        </w:rPr>
        <w:t>ставится, если ученик:</w:t>
      </w:r>
    </w:p>
    <w:p w:rsidR="003658F8" w:rsidRPr="00426831" w:rsidRDefault="003658F8" w:rsidP="004D3F15">
      <w:pPr>
        <w:jc w:val="both"/>
        <w:rPr>
          <w:lang w:eastAsia="ru-RU"/>
        </w:rPr>
      </w:pPr>
      <w:r w:rsidRPr="00426831">
        <w:rPr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3658F8" w:rsidRPr="00426831" w:rsidRDefault="003658F8" w:rsidP="004D3F15">
      <w:pPr>
        <w:tabs>
          <w:tab w:val="left" w:pos="993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1.</w:t>
      </w:r>
      <w:r w:rsidRPr="00426831">
        <w:rPr>
          <w:lang w:eastAsia="ru-RU"/>
        </w:rPr>
        <w:t xml:space="preserve">Материал излагает не систематизировано, фрагментарно, не всегда последовательно; </w:t>
      </w:r>
    </w:p>
    <w:p w:rsidR="003658F8" w:rsidRPr="00426831" w:rsidRDefault="003658F8" w:rsidP="004D3F15">
      <w:pPr>
        <w:tabs>
          <w:tab w:val="left" w:pos="993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2.</w:t>
      </w:r>
      <w:r w:rsidRPr="00426831">
        <w:rPr>
          <w:lang w:eastAsia="ru-RU"/>
        </w:rPr>
        <w:t>Показывает недостаточную</w:t>
      </w:r>
      <w:r>
        <w:rPr>
          <w:lang w:eastAsia="ru-RU"/>
        </w:rPr>
        <w:t xml:space="preserve"> </w:t>
      </w:r>
      <w:r w:rsidRPr="00426831">
        <w:rPr>
          <w:lang w:eastAsia="ru-RU"/>
        </w:rPr>
        <w:t>сформированность отдельных знаний и умений; выводы и обобщения аргументирует слабо, допускает в них ошибки.</w:t>
      </w:r>
    </w:p>
    <w:p w:rsidR="003658F8" w:rsidRPr="00426831" w:rsidRDefault="003658F8" w:rsidP="004D3F15">
      <w:pPr>
        <w:tabs>
          <w:tab w:val="left" w:pos="993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3.</w:t>
      </w:r>
      <w:r w:rsidRPr="00426831">
        <w:rPr>
          <w:lang w:eastAsia="ru-RU"/>
        </w:rPr>
        <w:t xml:space="preserve"> Допустил ошибки и неточности в использовании научной терминологии, определения понятий дал недостаточно четкие; </w:t>
      </w:r>
    </w:p>
    <w:p w:rsidR="003658F8" w:rsidRPr="00426831" w:rsidRDefault="003658F8" w:rsidP="004D3F15">
      <w:pPr>
        <w:tabs>
          <w:tab w:val="left" w:pos="993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4.</w:t>
      </w:r>
      <w:r w:rsidRPr="00426831">
        <w:rPr>
          <w:lang w:eastAsia="ru-RU"/>
        </w:rPr>
        <w:t>Не использовал в качестве доказательства выводы и обобщения из личного опыта;</w:t>
      </w:r>
    </w:p>
    <w:p w:rsidR="003658F8" w:rsidRPr="00426831" w:rsidRDefault="003658F8" w:rsidP="004D3F15">
      <w:pPr>
        <w:tabs>
          <w:tab w:val="num" w:pos="690"/>
          <w:tab w:val="left" w:pos="993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5.</w:t>
      </w:r>
      <w:r w:rsidRPr="00426831">
        <w:rPr>
          <w:lang w:eastAsia="ru-RU"/>
        </w:rPr>
        <w:t xml:space="preserve">Испытывает затруднения в применении знаний; </w:t>
      </w:r>
    </w:p>
    <w:p w:rsidR="003658F8" w:rsidRPr="00426831" w:rsidRDefault="003658F8" w:rsidP="004D3F15">
      <w:pPr>
        <w:tabs>
          <w:tab w:val="left" w:pos="993"/>
          <w:tab w:val="left" w:pos="1080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6.</w:t>
      </w:r>
      <w:r w:rsidRPr="00426831">
        <w:rPr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:rsidR="003658F8" w:rsidRPr="00426831" w:rsidRDefault="003658F8" w:rsidP="004D3F15">
      <w:pPr>
        <w:tabs>
          <w:tab w:val="left" w:pos="993"/>
          <w:tab w:val="left" w:pos="1080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7.</w:t>
      </w:r>
      <w:r w:rsidRPr="00426831">
        <w:rPr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3658F8" w:rsidRPr="00426831" w:rsidRDefault="003658F8" w:rsidP="004D3F15">
      <w:pPr>
        <w:tabs>
          <w:tab w:val="left" w:pos="993"/>
          <w:tab w:val="left" w:pos="1080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8.</w:t>
      </w:r>
      <w:r w:rsidRPr="00426831">
        <w:rPr>
          <w:lang w:eastAsia="ru-RU"/>
        </w:rPr>
        <w:t>Только при помощи наводящих вопросов ученик улавливает причинно-следственные связи.</w:t>
      </w:r>
    </w:p>
    <w:p w:rsidR="003658F8" w:rsidRPr="00426831" w:rsidRDefault="003658F8" w:rsidP="004D3F15">
      <w:pPr>
        <w:autoSpaceDN w:val="0"/>
        <w:contextualSpacing/>
        <w:jc w:val="center"/>
        <w:rPr>
          <w:lang w:eastAsia="ru-RU"/>
        </w:rPr>
      </w:pPr>
      <w:r w:rsidRPr="00426831">
        <w:rPr>
          <w:b/>
          <w:lang w:eastAsia="ru-RU"/>
        </w:rPr>
        <w:t>Оценка "2"</w:t>
      </w:r>
      <w:r w:rsidRPr="00426831">
        <w:rPr>
          <w:lang w:eastAsia="ru-RU"/>
        </w:rPr>
        <w:t xml:space="preserve"> ставится, если ученик:</w:t>
      </w:r>
    </w:p>
    <w:p w:rsidR="003658F8" w:rsidRPr="004D3F15" w:rsidRDefault="003658F8" w:rsidP="004D3F15">
      <w:pPr>
        <w:tabs>
          <w:tab w:val="left" w:pos="993"/>
        </w:tabs>
        <w:suppressAutoHyphens w:val="0"/>
        <w:autoSpaceDN w:val="0"/>
        <w:contextualSpacing/>
        <w:jc w:val="both"/>
      </w:pPr>
      <w:r>
        <w:t>1.</w:t>
      </w:r>
      <w:r w:rsidRPr="004D3F15">
        <w:t xml:space="preserve">Не усвоил и не раскрыл основное содержание материала; </w:t>
      </w:r>
    </w:p>
    <w:p w:rsidR="003658F8" w:rsidRPr="00426831" w:rsidRDefault="003658F8" w:rsidP="004D3F15">
      <w:pPr>
        <w:tabs>
          <w:tab w:val="left" w:pos="993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2.</w:t>
      </w:r>
      <w:r w:rsidRPr="00426831">
        <w:rPr>
          <w:lang w:eastAsia="ru-RU"/>
        </w:rPr>
        <w:t xml:space="preserve">Не делает выводов и обобщений. </w:t>
      </w:r>
    </w:p>
    <w:p w:rsidR="003658F8" w:rsidRPr="00426831" w:rsidRDefault="003658F8" w:rsidP="004D3F15">
      <w:pPr>
        <w:tabs>
          <w:tab w:val="left" w:pos="993"/>
        </w:tabs>
        <w:suppressAutoHyphens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3.</w:t>
      </w:r>
      <w:r w:rsidRPr="00426831">
        <w:rPr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вопросов; </w:t>
      </w:r>
    </w:p>
    <w:p w:rsidR="003658F8" w:rsidRPr="00426831" w:rsidRDefault="003658F8" w:rsidP="004D3F15">
      <w:pPr>
        <w:tabs>
          <w:tab w:val="left" w:pos="993"/>
        </w:tabs>
        <w:autoSpaceDN w:val="0"/>
        <w:jc w:val="both"/>
        <w:rPr>
          <w:lang w:eastAsia="ru-RU"/>
        </w:rPr>
      </w:pPr>
      <w:r>
        <w:rPr>
          <w:lang w:eastAsia="ru-RU"/>
        </w:rPr>
        <w:t>4.</w:t>
      </w:r>
      <w:r w:rsidRPr="00426831">
        <w:rPr>
          <w:lang w:eastAsia="ru-RU"/>
        </w:rPr>
        <w:t xml:space="preserve">Имеет слабо сформированные и неполные знания и не умеет применять их к решению конкретных вопросов по образцу; </w:t>
      </w:r>
    </w:p>
    <w:p w:rsidR="003658F8" w:rsidRPr="00426831" w:rsidRDefault="003658F8" w:rsidP="004D3F15">
      <w:pPr>
        <w:tabs>
          <w:tab w:val="left" w:pos="993"/>
        </w:tabs>
        <w:autoSpaceDN w:val="0"/>
        <w:jc w:val="both"/>
        <w:rPr>
          <w:lang w:eastAsia="ru-RU"/>
        </w:rPr>
      </w:pPr>
      <w:r>
        <w:rPr>
          <w:lang w:eastAsia="ru-RU"/>
        </w:rPr>
        <w:t>5.</w:t>
      </w:r>
      <w:r w:rsidRPr="00426831">
        <w:rPr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:rsidR="003658F8" w:rsidRPr="00426831" w:rsidRDefault="003658F8" w:rsidP="004D3F15">
      <w:pPr>
        <w:ind w:firstLine="709"/>
        <w:contextualSpacing/>
        <w:jc w:val="both"/>
        <w:rPr>
          <w:b/>
          <w:lang w:eastAsia="ru-RU"/>
        </w:rPr>
      </w:pPr>
      <w:r w:rsidRPr="004D3F15">
        <w:rPr>
          <w:i/>
          <w:lang w:eastAsia="ru-RU"/>
        </w:rPr>
        <w:t>Примечание.</w:t>
      </w:r>
      <w:r w:rsidRPr="00426831">
        <w:rPr>
          <w:b/>
          <w:lang w:eastAsia="ru-RU"/>
        </w:rPr>
        <w:t xml:space="preserve"> </w:t>
      </w:r>
      <w:r w:rsidRPr="00426831">
        <w:rPr>
          <w:lang w:eastAsia="ru-RU"/>
        </w:rPr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3658F8" w:rsidRPr="00426831" w:rsidRDefault="003658F8" w:rsidP="004D3F15">
      <w:pPr>
        <w:contextualSpacing/>
        <w:rPr>
          <w:b/>
          <w:lang w:eastAsia="ru-RU"/>
        </w:rPr>
      </w:pPr>
      <w:r w:rsidRPr="00426831">
        <w:rPr>
          <w:lang w:eastAsia="ru-RU"/>
        </w:rPr>
        <w:t> </w:t>
      </w:r>
      <w:r w:rsidRPr="00426831">
        <w:rPr>
          <w:b/>
          <w:lang w:eastAsia="ru-RU"/>
        </w:rPr>
        <w:t>Оценка самостоятельных письменных и контрольных работ.</w:t>
      </w:r>
    </w:p>
    <w:p w:rsidR="003658F8" w:rsidRPr="004D3F15" w:rsidRDefault="003658F8" w:rsidP="004D3F15">
      <w:pPr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Оценка "5" ставится, если ученик: </w:t>
      </w:r>
    </w:p>
    <w:p w:rsidR="003658F8" w:rsidRPr="004D3F15" w:rsidRDefault="003658F8" w:rsidP="00FB1543">
      <w:pPr>
        <w:numPr>
          <w:ilvl w:val="0"/>
          <w:numId w:val="7"/>
        </w:numPr>
        <w:suppressAutoHyphens w:val="0"/>
        <w:autoSpaceDN w:val="0"/>
        <w:ind w:firstLine="709"/>
        <w:contextualSpacing/>
        <w:jc w:val="both"/>
      </w:pPr>
      <w:r w:rsidRPr="004D3F15">
        <w:t xml:space="preserve">выполнил работу без ошибок и недочетов; </w:t>
      </w:r>
    </w:p>
    <w:p w:rsidR="003658F8" w:rsidRPr="004D3F15" w:rsidRDefault="003658F8" w:rsidP="00FB1543">
      <w:pPr>
        <w:numPr>
          <w:ilvl w:val="0"/>
          <w:numId w:val="7"/>
        </w:numPr>
        <w:suppressAutoHyphens w:val="0"/>
        <w:autoSpaceDN w:val="0"/>
        <w:ind w:firstLine="709"/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допустил не более одного недочета. </w:t>
      </w:r>
    </w:p>
    <w:p w:rsidR="003658F8" w:rsidRPr="004D3F15" w:rsidRDefault="003658F8" w:rsidP="004D3F15">
      <w:pPr>
        <w:jc w:val="both"/>
        <w:rPr>
          <w:lang w:eastAsia="ru-RU"/>
        </w:rPr>
      </w:pPr>
      <w:r w:rsidRPr="004D3F15">
        <w:rPr>
          <w:lang w:eastAsia="ru-RU"/>
        </w:rPr>
        <w:t xml:space="preserve">Оценка "4" ставится, если ученик выполнил работу полностью, но допустил в ней: </w:t>
      </w:r>
    </w:p>
    <w:p w:rsidR="003658F8" w:rsidRPr="004D3F15" w:rsidRDefault="003658F8" w:rsidP="00FB1543">
      <w:pPr>
        <w:numPr>
          <w:ilvl w:val="0"/>
          <w:numId w:val="8"/>
        </w:numPr>
        <w:suppressAutoHyphens w:val="0"/>
        <w:autoSpaceDN w:val="0"/>
        <w:ind w:firstLine="709"/>
        <w:contextualSpacing/>
        <w:jc w:val="both"/>
      </w:pPr>
      <w:r w:rsidRPr="004D3F15">
        <w:t xml:space="preserve">не более одной негрубой ошибки и одного недочета; </w:t>
      </w:r>
    </w:p>
    <w:p w:rsidR="003658F8" w:rsidRPr="004D3F15" w:rsidRDefault="003658F8" w:rsidP="00FB1543">
      <w:pPr>
        <w:numPr>
          <w:ilvl w:val="0"/>
          <w:numId w:val="8"/>
        </w:numPr>
        <w:suppressAutoHyphens w:val="0"/>
        <w:autoSpaceDN w:val="0"/>
        <w:ind w:firstLine="709"/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или не более двух недочетов. </w:t>
      </w:r>
    </w:p>
    <w:p w:rsidR="003658F8" w:rsidRPr="004D3F15" w:rsidRDefault="003658F8" w:rsidP="004D3F15">
      <w:pPr>
        <w:jc w:val="both"/>
        <w:rPr>
          <w:lang w:eastAsia="ru-RU"/>
        </w:rPr>
      </w:pPr>
      <w:r w:rsidRPr="004D3F15">
        <w:rPr>
          <w:lang w:eastAsia="ru-RU"/>
        </w:rPr>
        <w:t xml:space="preserve">Оценка "3" ставится, если ученик правильно выполнил не менее половины работы или допустил: </w:t>
      </w:r>
    </w:p>
    <w:p w:rsidR="003658F8" w:rsidRPr="004D3F15" w:rsidRDefault="003658F8" w:rsidP="00FB1543">
      <w:pPr>
        <w:numPr>
          <w:ilvl w:val="0"/>
          <w:numId w:val="9"/>
        </w:numPr>
        <w:suppressAutoHyphens w:val="0"/>
        <w:autoSpaceDN w:val="0"/>
        <w:ind w:firstLine="709"/>
        <w:contextualSpacing/>
        <w:jc w:val="both"/>
      </w:pPr>
      <w:r w:rsidRPr="004D3F15">
        <w:t xml:space="preserve">не более двух грубых ошибок; </w:t>
      </w:r>
    </w:p>
    <w:p w:rsidR="003658F8" w:rsidRPr="004D3F15" w:rsidRDefault="003658F8" w:rsidP="00FB1543">
      <w:pPr>
        <w:numPr>
          <w:ilvl w:val="0"/>
          <w:numId w:val="9"/>
        </w:numPr>
        <w:suppressAutoHyphens w:val="0"/>
        <w:autoSpaceDN w:val="0"/>
        <w:ind w:firstLine="709"/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или не более одной грубой и одной негрубой ошибки и одного недочета; </w:t>
      </w:r>
    </w:p>
    <w:p w:rsidR="003658F8" w:rsidRPr="004D3F15" w:rsidRDefault="003658F8" w:rsidP="00FB1543">
      <w:pPr>
        <w:numPr>
          <w:ilvl w:val="0"/>
          <w:numId w:val="9"/>
        </w:numPr>
        <w:suppressAutoHyphens w:val="0"/>
        <w:autoSpaceDN w:val="0"/>
        <w:ind w:firstLine="709"/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или не более двух-трех негрубых ошибок; </w:t>
      </w:r>
    </w:p>
    <w:p w:rsidR="003658F8" w:rsidRPr="004D3F15" w:rsidRDefault="003658F8" w:rsidP="00FB1543">
      <w:pPr>
        <w:numPr>
          <w:ilvl w:val="0"/>
          <w:numId w:val="9"/>
        </w:numPr>
        <w:suppressAutoHyphens w:val="0"/>
        <w:autoSpaceDN w:val="0"/>
        <w:ind w:firstLine="709"/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или одной негрубой ошибки и трех недочетов; </w:t>
      </w:r>
    </w:p>
    <w:p w:rsidR="003658F8" w:rsidRPr="004D3F15" w:rsidRDefault="003658F8" w:rsidP="00FB1543">
      <w:pPr>
        <w:numPr>
          <w:ilvl w:val="0"/>
          <w:numId w:val="9"/>
        </w:numPr>
        <w:suppressAutoHyphens w:val="0"/>
        <w:autoSpaceDN w:val="0"/>
        <w:ind w:firstLine="709"/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или при отсутствии ошибок, но при наличии четырех-пяти недочетов. </w:t>
      </w:r>
    </w:p>
    <w:p w:rsidR="003658F8" w:rsidRPr="004D3F15" w:rsidRDefault="003658F8" w:rsidP="004D3F15">
      <w:pPr>
        <w:jc w:val="both"/>
        <w:rPr>
          <w:lang w:eastAsia="ru-RU"/>
        </w:rPr>
      </w:pPr>
      <w:r w:rsidRPr="004D3F15">
        <w:rPr>
          <w:lang w:eastAsia="ru-RU"/>
        </w:rPr>
        <w:t xml:space="preserve">Оценка "2" ставится, если ученик: </w:t>
      </w:r>
    </w:p>
    <w:p w:rsidR="003658F8" w:rsidRPr="004D3F15" w:rsidRDefault="003658F8" w:rsidP="00FB1543">
      <w:pPr>
        <w:numPr>
          <w:ilvl w:val="0"/>
          <w:numId w:val="10"/>
        </w:numPr>
        <w:suppressAutoHyphens w:val="0"/>
        <w:autoSpaceDN w:val="0"/>
        <w:ind w:firstLine="709"/>
        <w:contextualSpacing/>
        <w:jc w:val="both"/>
      </w:pPr>
      <w:r w:rsidRPr="004D3F15">
        <w:t xml:space="preserve">допустил число ошибок и недочетов превосходящее норму, при которой может быть выставлена оценка "3"; </w:t>
      </w:r>
    </w:p>
    <w:p w:rsidR="003658F8" w:rsidRPr="004D3F15" w:rsidRDefault="003658F8" w:rsidP="00FB1543">
      <w:pPr>
        <w:numPr>
          <w:ilvl w:val="0"/>
          <w:numId w:val="10"/>
        </w:numPr>
        <w:suppressAutoHyphens w:val="0"/>
        <w:autoSpaceDN w:val="0"/>
        <w:ind w:firstLine="709"/>
        <w:contextualSpacing/>
        <w:jc w:val="both"/>
        <w:rPr>
          <w:lang w:eastAsia="ru-RU"/>
        </w:rPr>
      </w:pPr>
      <w:r w:rsidRPr="004D3F15">
        <w:rPr>
          <w:lang w:eastAsia="ru-RU"/>
        </w:rPr>
        <w:t xml:space="preserve">или если правильно выполнил менее половины работы. </w:t>
      </w:r>
    </w:p>
    <w:p w:rsidR="003658F8" w:rsidRPr="004D3F15" w:rsidRDefault="003658F8" w:rsidP="004D3F15">
      <w:pPr>
        <w:ind w:firstLine="709"/>
        <w:rPr>
          <w:lang w:eastAsia="ru-RU"/>
        </w:rPr>
      </w:pPr>
      <w:r w:rsidRPr="00426831">
        <w:rPr>
          <w:b/>
          <w:lang w:eastAsia="ru-RU"/>
        </w:rPr>
        <w:t>Оценка проектной работы разрабатываются с учётом целей и задач проектной деятельности</w:t>
      </w:r>
      <w:r w:rsidRPr="00426831">
        <w:rPr>
          <w:lang w:eastAsia="ru-RU"/>
        </w:rPr>
        <w:t xml:space="preserve">. Индивидуальный проект целесообразно оценивать по следующим </w:t>
      </w:r>
      <w:r w:rsidRPr="004D3F15">
        <w:rPr>
          <w:lang w:eastAsia="ru-RU"/>
        </w:rPr>
        <w:t>критериям:</w:t>
      </w:r>
    </w:p>
    <w:p w:rsidR="003658F8" w:rsidRPr="004D3F15" w:rsidRDefault="003658F8" w:rsidP="004D3F15">
      <w:pPr>
        <w:ind w:firstLine="709"/>
        <w:rPr>
          <w:lang w:eastAsia="ru-RU"/>
        </w:rPr>
      </w:pPr>
      <w:r w:rsidRPr="004D3F15">
        <w:rPr>
          <w:lang w:eastAsia="ru-RU"/>
        </w:rPr>
        <w:t>1.</w:t>
      </w:r>
      <w:r w:rsidRPr="004D3F15">
        <w:rPr>
          <w:bCs/>
          <w:lang w:eastAsia="ru-RU"/>
        </w:rPr>
        <w:t> Способность к самостоятельному приобретению знаний и решению проблем</w:t>
      </w:r>
      <w:r w:rsidRPr="004D3F15">
        <w:rPr>
          <w:lang w:eastAsia="ru-RU"/>
        </w:rPr>
        <w:t>,</w:t>
      </w:r>
      <w:r>
        <w:rPr>
          <w:lang w:eastAsia="ru-RU"/>
        </w:rPr>
        <w:t xml:space="preserve"> </w:t>
      </w:r>
      <w:r w:rsidRPr="004D3F15">
        <w:rPr>
          <w:lang w:eastAsia="ru-RU"/>
        </w:rPr>
        <w:t>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модели, прогноза, модели, макета, объекта, творческого решения и т. п. Данный критерий в целом включает оценку сформированности познавательных учебных действий.</w:t>
      </w:r>
    </w:p>
    <w:p w:rsidR="003658F8" w:rsidRPr="004D3F15" w:rsidRDefault="003658F8" w:rsidP="004D3F15">
      <w:pPr>
        <w:ind w:firstLine="709"/>
        <w:rPr>
          <w:lang w:eastAsia="ru-RU"/>
        </w:rPr>
      </w:pPr>
      <w:r w:rsidRPr="004D3F15">
        <w:rPr>
          <w:lang w:eastAsia="ru-RU"/>
        </w:rPr>
        <w:t>2.</w:t>
      </w:r>
      <w:r w:rsidRPr="004D3F15">
        <w:rPr>
          <w:bCs/>
          <w:lang w:eastAsia="ru-RU"/>
        </w:rPr>
        <w:t> Сформированность предметных знаний и способов действий</w:t>
      </w:r>
      <w:r w:rsidRPr="004D3F15">
        <w:rPr>
          <w:lang w:eastAsia="ru-RU"/>
        </w:rPr>
        <w:t>, проявляющаяся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</w:t>
      </w:r>
    </w:p>
    <w:p w:rsidR="003658F8" w:rsidRPr="00320B5E" w:rsidRDefault="003658F8" w:rsidP="004D3F15">
      <w:pPr>
        <w:ind w:firstLine="709"/>
        <w:rPr>
          <w:lang w:eastAsia="ru-RU"/>
        </w:rPr>
      </w:pPr>
      <w:r w:rsidRPr="004D3F15">
        <w:rPr>
          <w:lang w:eastAsia="ru-RU"/>
        </w:rPr>
        <w:t>3.</w:t>
      </w:r>
      <w:r w:rsidRPr="004D3F15">
        <w:rPr>
          <w:bCs/>
          <w:lang w:eastAsia="ru-RU"/>
        </w:rPr>
        <w:t> Сформированность регулятивных действий</w:t>
      </w:r>
      <w:r w:rsidRPr="004D3F15">
        <w:rPr>
          <w:lang w:eastAsia="ru-RU"/>
        </w:rPr>
        <w:t xml:space="preserve">, проявляющаяся в умении самостоятельно планировать и управлять своей познавательной деятельностью во </w:t>
      </w:r>
      <w:r w:rsidRPr="00320B5E">
        <w:rPr>
          <w:lang w:eastAsia="ru-RU"/>
        </w:rPr>
        <w:t>времени, использовать ресурсные возможности для достижения целей, осуществлять выбор конструктивных стратегий в трудных ситуациях.</w:t>
      </w:r>
    </w:p>
    <w:p w:rsidR="003658F8" w:rsidRPr="00320B5E" w:rsidRDefault="003658F8" w:rsidP="004D3F15">
      <w:pPr>
        <w:ind w:firstLine="709"/>
        <w:rPr>
          <w:lang w:eastAsia="ru-RU"/>
        </w:rPr>
      </w:pPr>
      <w:r w:rsidRPr="00320B5E">
        <w:rPr>
          <w:lang w:eastAsia="ru-RU"/>
        </w:rPr>
        <w:t>4.</w:t>
      </w:r>
      <w:r w:rsidRPr="00320B5E">
        <w:rPr>
          <w:bCs/>
          <w:lang w:eastAsia="ru-RU"/>
        </w:rPr>
        <w:t> Сформированность коммуникативных действий</w:t>
      </w:r>
      <w:r w:rsidRPr="00320B5E">
        <w:rPr>
          <w:lang w:eastAsia="ru-RU"/>
        </w:rPr>
        <w:t>, проявляющаяся в умении ясно изложить и оформить выполненную работу, представить её результаты, аргументировано ответить на вопросы.</w:t>
      </w:r>
    </w:p>
    <w:p w:rsidR="003658F8" w:rsidRPr="00320B5E" w:rsidRDefault="003658F8" w:rsidP="00320B5E">
      <w:pPr>
        <w:shd w:val="clear" w:color="auto" w:fill="FFFFFF"/>
        <w:suppressAutoHyphens w:val="0"/>
        <w:ind w:firstLine="708"/>
        <w:jc w:val="both"/>
        <w:rPr>
          <w:color w:val="000000"/>
          <w:lang w:eastAsia="ru-RU"/>
        </w:rPr>
      </w:pPr>
      <w:r w:rsidRPr="00320B5E">
        <w:rPr>
          <w:b/>
          <w:bCs/>
          <w:i/>
          <w:iCs/>
          <w:color w:val="000000"/>
          <w:lang w:eastAsia="ru-RU"/>
        </w:rPr>
        <w:t>Критерии оценки тестового задания:</w:t>
      </w:r>
    </w:p>
    <w:p w:rsidR="003658F8" w:rsidRPr="00320B5E" w:rsidRDefault="003658F8" w:rsidP="00FB1543">
      <w:pPr>
        <w:numPr>
          <w:ilvl w:val="0"/>
          <w:numId w:val="22"/>
        </w:numPr>
        <w:shd w:val="clear" w:color="auto" w:fill="FFFFFF"/>
        <w:suppressAutoHyphens w:val="0"/>
        <w:ind w:left="0" w:firstLine="900"/>
        <w:jc w:val="both"/>
        <w:rPr>
          <w:color w:val="000000"/>
          <w:lang w:eastAsia="ru-RU"/>
        </w:rPr>
      </w:pPr>
      <w:r w:rsidRPr="00320B5E">
        <w:rPr>
          <w:color w:val="000000"/>
          <w:lang w:eastAsia="ru-RU"/>
        </w:rPr>
        <w:t>90-100% - отлично «5»;</w:t>
      </w:r>
    </w:p>
    <w:p w:rsidR="003658F8" w:rsidRPr="00320B5E" w:rsidRDefault="003658F8" w:rsidP="00FB1543">
      <w:pPr>
        <w:numPr>
          <w:ilvl w:val="0"/>
          <w:numId w:val="22"/>
        </w:numPr>
        <w:shd w:val="clear" w:color="auto" w:fill="FFFFFF"/>
        <w:suppressAutoHyphens w:val="0"/>
        <w:ind w:left="0" w:firstLine="900"/>
        <w:jc w:val="both"/>
        <w:rPr>
          <w:color w:val="000000"/>
          <w:lang w:eastAsia="ru-RU"/>
        </w:rPr>
      </w:pPr>
      <w:r w:rsidRPr="00320B5E">
        <w:rPr>
          <w:color w:val="000000"/>
          <w:lang w:eastAsia="ru-RU"/>
        </w:rPr>
        <w:t>70-89% - хорошо «4»</w:t>
      </w:r>
    </w:p>
    <w:p w:rsidR="003658F8" w:rsidRPr="00320B5E" w:rsidRDefault="003658F8" w:rsidP="00FB1543">
      <w:pPr>
        <w:numPr>
          <w:ilvl w:val="0"/>
          <w:numId w:val="22"/>
        </w:numPr>
        <w:shd w:val="clear" w:color="auto" w:fill="FFFFFF"/>
        <w:suppressAutoHyphens w:val="0"/>
        <w:ind w:left="0" w:firstLine="900"/>
        <w:jc w:val="both"/>
        <w:rPr>
          <w:color w:val="000000"/>
          <w:lang w:eastAsia="ru-RU"/>
        </w:rPr>
      </w:pPr>
      <w:r w:rsidRPr="00320B5E">
        <w:rPr>
          <w:color w:val="000000"/>
          <w:lang w:eastAsia="ru-RU"/>
        </w:rPr>
        <w:t>50-69% - удовлетворительно «3»;</w:t>
      </w:r>
    </w:p>
    <w:p w:rsidR="003658F8" w:rsidRPr="00320B5E" w:rsidRDefault="003658F8" w:rsidP="00FB1543">
      <w:pPr>
        <w:numPr>
          <w:ilvl w:val="0"/>
          <w:numId w:val="22"/>
        </w:numPr>
        <w:shd w:val="clear" w:color="auto" w:fill="FFFFFF"/>
        <w:suppressAutoHyphens w:val="0"/>
        <w:ind w:left="0" w:firstLine="900"/>
        <w:jc w:val="both"/>
        <w:rPr>
          <w:color w:val="000000"/>
          <w:lang w:eastAsia="ru-RU"/>
        </w:rPr>
      </w:pPr>
      <w:r w:rsidRPr="00320B5E">
        <w:rPr>
          <w:color w:val="000000"/>
          <w:lang w:eastAsia="ru-RU"/>
        </w:rPr>
        <w:t>менее 50% - неудовлетворительно «2»;</w:t>
      </w:r>
    </w:p>
    <w:p w:rsidR="003658F8" w:rsidRPr="00320B5E" w:rsidRDefault="003658F8" w:rsidP="00320B5E">
      <w:pPr>
        <w:jc w:val="both"/>
        <w:rPr>
          <w:b/>
          <w:lang w:eastAsia="ru-RU"/>
        </w:rPr>
      </w:pPr>
      <w:r w:rsidRPr="00320B5E">
        <w:rPr>
          <w:b/>
          <w:lang w:eastAsia="ru-RU"/>
        </w:rPr>
        <w:t>Предметные результаты.</w:t>
      </w:r>
    </w:p>
    <w:p w:rsidR="003658F8" w:rsidRPr="00A150B1" w:rsidRDefault="003658F8" w:rsidP="00A150B1">
      <w:pPr>
        <w:tabs>
          <w:tab w:val="num" w:pos="540"/>
        </w:tabs>
        <w:jc w:val="both"/>
        <w:rPr>
          <w:lang w:eastAsia="ru-RU"/>
        </w:rPr>
      </w:pPr>
      <w:r w:rsidRPr="00A150B1">
        <w:rPr>
          <w:lang w:eastAsia="ru-RU"/>
        </w:rPr>
        <w:t>В организации учебного процесса предусмотрен контроль за уровнем качества знаний учащихся в следующих формах:</w:t>
      </w:r>
    </w:p>
    <w:p w:rsidR="003658F8" w:rsidRPr="00A150B1" w:rsidRDefault="003658F8" w:rsidP="00A150B1">
      <w:pPr>
        <w:jc w:val="both"/>
        <w:rPr>
          <w:lang w:eastAsia="ru-RU"/>
        </w:rPr>
      </w:pPr>
      <w:r w:rsidRPr="00A150B1">
        <w:rPr>
          <w:lang w:eastAsia="ru-RU"/>
        </w:rPr>
        <w:t xml:space="preserve">- </w:t>
      </w:r>
      <w:r w:rsidRPr="00A150B1">
        <w:rPr>
          <w:u w:val="single"/>
          <w:lang w:eastAsia="ru-RU"/>
        </w:rPr>
        <w:t>промежуточный контроль</w:t>
      </w:r>
      <w:r w:rsidRPr="00A150B1">
        <w:rPr>
          <w:lang w:eastAsia="ru-RU"/>
        </w:rPr>
        <w:t xml:space="preserve"> </w:t>
      </w:r>
    </w:p>
    <w:p w:rsidR="003658F8" w:rsidRPr="00A150B1" w:rsidRDefault="003658F8" w:rsidP="00FB1543">
      <w:pPr>
        <w:pStyle w:val="ListParagraph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индивидуальные карточки,</w:t>
      </w:r>
    </w:p>
    <w:p w:rsidR="003658F8" w:rsidRPr="00A150B1" w:rsidRDefault="003658F8" w:rsidP="00FB1543">
      <w:pPr>
        <w:pStyle w:val="ListParagraph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диктанты (используется текст с ошибками),</w:t>
      </w:r>
    </w:p>
    <w:p w:rsidR="003658F8" w:rsidRPr="00A150B1" w:rsidRDefault="003658F8" w:rsidP="00FB1543">
      <w:pPr>
        <w:pStyle w:val="ListParagraph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анализ схем, таблиц,</w:t>
      </w:r>
    </w:p>
    <w:p w:rsidR="003658F8" w:rsidRPr="00A150B1" w:rsidRDefault="003658F8" w:rsidP="00FB1543">
      <w:pPr>
        <w:pStyle w:val="ListParagraph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фронтальный устный опрос,</w:t>
      </w:r>
    </w:p>
    <w:p w:rsidR="003658F8" w:rsidRPr="00A150B1" w:rsidRDefault="003658F8" w:rsidP="00FB1543">
      <w:pPr>
        <w:pStyle w:val="ListParagraph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понятийные диктанты,</w:t>
      </w:r>
    </w:p>
    <w:p w:rsidR="003658F8" w:rsidRPr="00A150B1" w:rsidRDefault="003658F8" w:rsidP="00FB1543">
      <w:pPr>
        <w:pStyle w:val="ListParagraph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тематические тесты по изученному блоку, проект</w:t>
      </w:r>
    </w:p>
    <w:p w:rsidR="003658F8" w:rsidRPr="00A150B1" w:rsidRDefault="003658F8" w:rsidP="00A150B1">
      <w:pPr>
        <w:jc w:val="both"/>
        <w:rPr>
          <w:lang w:eastAsia="ru-RU"/>
        </w:rPr>
      </w:pPr>
      <w:r>
        <w:rPr>
          <w:lang w:eastAsia="ru-RU"/>
        </w:rPr>
        <w:t>-</w:t>
      </w:r>
      <w:r w:rsidRPr="00A150B1">
        <w:rPr>
          <w:u w:val="single"/>
          <w:lang w:eastAsia="ru-RU"/>
        </w:rPr>
        <w:t>итоговый контроль</w:t>
      </w:r>
      <w:r w:rsidRPr="00A150B1">
        <w:rPr>
          <w:lang w:eastAsia="ru-RU"/>
        </w:rPr>
        <w:t xml:space="preserve"> – тестовая работа, проект.</w:t>
      </w:r>
    </w:p>
    <w:p w:rsidR="003658F8" w:rsidRPr="00A150B1" w:rsidRDefault="003658F8" w:rsidP="00A150B1">
      <w:pPr>
        <w:jc w:val="both"/>
        <w:rPr>
          <w:b/>
          <w:lang w:eastAsia="ru-RU"/>
        </w:rPr>
      </w:pPr>
      <w:r>
        <w:rPr>
          <w:b/>
          <w:lang w:eastAsia="ru-RU"/>
        </w:rPr>
        <w:t xml:space="preserve">         </w:t>
      </w:r>
      <w:r w:rsidRPr="00A150B1">
        <w:rPr>
          <w:b/>
          <w:lang w:eastAsia="ru-RU"/>
        </w:rPr>
        <w:t>Метапредметные и личностные  результаты:</w:t>
      </w:r>
    </w:p>
    <w:p w:rsidR="003658F8" w:rsidRPr="00A150B1" w:rsidRDefault="003658F8" w:rsidP="00FB1543">
      <w:pPr>
        <w:pStyle w:val="ListParagraph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решение задач проблемного,  творческого и поискового характера;</w:t>
      </w:r>
    </w:p>
    <w:p w:rsidR="003658F8" w:rsidRPr="00A150B1" w:rsidRDefault="003658F8" w:rsidP="00FB1543">
      <w:pPr>
        <w:pStyle w:val="ListParagraph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учебное проектирование;</w:t>
      </w:r>
    </w:p>
    <w:p w:rsidR="003658F8" w:rsidRPr="00A150B1" w:rsidRDefault="003658F8" w:rsidP="00FB1543">
      <w:pPr>
        <w:pStyle w:val="ListParagraph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итоговые проверочные работы;</w:t>
      </w:r>
    </w:p>
    <w:p w:rsidR="003658F8" w:rsidRPr="0041050B" w:rsidRDefault="003658F8" w:rsidP="00FB1543">
      <w:pPr>
        <w:pStyle w:val="ListParagraph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150B1">
        <w:rPr>
          <w:rFonts w:ascii="Times New Roman" w:hAnsi="Times New Roman"/>
          <w:sz w:val="24"/>
          <w:szCs w:val="24"/>
        </w:rPr>
        <w:t>олимпиадные задания (комплексные работы на межпредметной основе)</w:t>
      </w:r>
    </w:p>
    <w:p w:rsidR="003658F8" w:rsidRPr="00A150B1" w:rsidRDefault="003658F8" w:rsidP="0041050B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3658F8" w:rsidRDefault="003658F8" w:rsidP="0041050B">
      <w:pPr>
        <w:pStyle w:val="ListParagraph"/>
        <w:jc w:val="center"/>
        <w:rPr>
          <w:rFonts w:ascii="Times New Roman" w:hAnsi="Times New Roman"/>
          <w:b/>
          <w:sz w:val="24"/>
          <w:szCs w:val="24"/>
        </w:rPr>
      </w:pPr>
      <w:r w:rsidRPr="0041050B">
        <w:rPr>
          <w:rFonts w:ascii="Times New Roman" w:hAnsi="Times New Roman"/>
          <w:b/>
          <w:sz w:val="24"/>
          <w:szCs w:val="24"/>
        </w:rPr>
        <w:t>Используемый  учебно-методический комплек</w:t>
      </w:r>
      <w:r>
        <w:rPr>
          <w:rFonts w:ascii="Times New Roman" w:hAnsi="Times New Roman"/>
          <w:b/>
          <w:sz w:val="24"/>
          <w:szCs w:val="24"/>
        </w:rPr>
        <w:t>т</w:t>
      </w:r>
    </w:p>
    <w:p w:rsidR="003658F8" w:rsidRDefault="003658F8" w:rsidP="00FB1543">
      <w:pPr>
        <w:numPr>
          <w:ilvl w:val="0"/>
          <w:numId w:val="11"/>
        </w:numPr>
        <w:suppressAutoHyphens w:val="0"/>
        <w:ind w:left="709" w:hanging="425"/>
        <w:contextualSpacing/>
      </w:pPr>
      <w:r w:rsidRPr="009D2C3A">
        <w:t>Учебник «Обществознание» Л.Н. Боголюбова, Л.Ф</w:t>
      </w:r>
      <w:r>
        <w:t>. Иванова. М.- Просвещение, 2015</w:t>
      </w:r>
      <w:r w:rsidRPr="009D2C3A">
        <w:t xml:space="preserve"> г.</w:t>
      </w:r>
    </w:p>
    <w:p w:rsidR="003658F8" w:rsidRPr="009D2C3A" w:rsidRDefault="003658F8" w:rsidP="00FB1543">
      <w:pPr>
        <w:numPr>
          <w:ilvl w:val="0"/>
          <w:numId w:val="11"/>
        </w:numPr>
        <w:suppressAutoHyphens w:val="0"/>
        <w:ind w:left="709" w:hanging="425"/>
        <w:contextualSpacing/>
      </w:pPr>
      <w:r>
        <w:t>Рабочая тетрадь по обществознанию: 7 класс: к учебнику под редакцией Л.Н. Боголюбова, Н.И. Городецкой «Обществознание. 8 класс»/ А.С. Митькин.-2 –е изд., стереотип.- М.: Издательство «Экзамен»,2014.-111.</w:t>
      </w:r>
    </w:p>
    <w:p w:rsidR="003658F8" w:rsidRDefault="003658F8" w:rsidP="0041050B">
      <w:pPr>
        <w:rPr>
          <w:b/>
        </w:rPr>
      </w:pPr>
    </w:p>
    <w:p w:rsidR="003658F8" w:rsidRDefault="003658F8" w:rsidP="0041050B">
      <w:pPr>
        <w:rPr>
          <w:b/>
        </w:rPr>
      </w:pPr>
    </w:p>
    <w:p w:rsidR="003658F8" w:rsidRDefault="003658F8" w:rsidP="0041050B">
      <w:pPr>
        <w:rPr>
          <w:b/>
        </w:rPr>
      </w:pPr>
    </w:p>
    <w:p w:rsidR="003658F8" w:rsidRDefault="003658F8" w:rsidP="00405E50">
      <w:pPr>
        <w:pStyle w:val="Heading2"/>
        <w:ind w:firstLine="0"/>
        <w:jc w:val="left"/>
        <w:rPr>
          <w:color w:val="000000"/>
        </w:rPr>
      </w:pPr>
      <w:r>
        <w:rPr>
          <w:color w:val="000000"/>
        </w:rPr>
        <w:t>2.Планируемые результаты изучения учебного предмета</w:t>
      </w:r>
    </w:p>
    <w:p w:rsidR="003658F8" w:rsidRDefault="003658F8" w:rsidP="00B07E6C">
      <w:pPr>
        <w:shd w:val="clear" w:color="auto" w:fill="FFFFFF"/>
        <w:suppressAutoHyphens w:val="0"/>
        <w:jc w:val="both"/>
        <w:rPr>
          <w:b/>
          <w:bCs/>
          <w:color w:val="000000"/>
          <w:lang w:eastAsia="ru-RU"/>
        </w:rPr>
      </w:pPr>
    </w:p>
    <w:p w:rsidR="003658F8" w:rsidRPr="00B07E6C" w:rsidRDefault="003658F8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b/>
          <w:bCs/>
          <w:color w:val="000000"/>
          <w:lang w:eastAsia="ru-RU"/>
        </w:rPr>
        <w:t xml:space="preserve">Введение </w:t>
      </w:r>
    </w:p>
    <w:p w:rsidR="003658F8" w:rsidRPr="00B07E6C" w:rsidRDefault="003658F8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Обучаемый научится:</w:t>
      </w:r>
    </w:p>
    <w:p w:rsidR="003658F8" w:rsidRPr="00B07E6C" w:rsidRDefault="003658F8" w:rsidP="00FB1543">
      <w:pPr>
        <w:numPr>
          <w:ilvl w:val="0"/>
          <w:numId w:val="12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работать с новым учебником;</w:t>
      </w:r>
    </w:p>
    <w:p w:rsidR="003658F8" w:rsidRPr="00B07E6C" w:rsidRDefault="003658F8" w:rsidP="00FB1543">
      <w:pPr>
        <w:numPr>
          <w:ilvl w:val="0"/>
          <w:numId w:val="12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работать с новыми  учебными пособиями.</w:t>
      </w:r>
    </w:p>
    <w:p w:rsidR="003658F8" w:rsidRPr="00B07E6C" w:rsidRDefault="003658F8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Обучаемый получит возможность научиться:</w:t>
      </w:r>
    </w:p>
    <w:p w:rsidR="003658F8" w:rsidRPr="00B07E6C" w:rsidRDefault="003658F8" w:rsidP="00FB1543">
      <w:pPr>
        <w:numPr>
          <w:ilvl w:val="0"/>
          <w:numId w:val="13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оценивать предложенный учебный материал;</w:t>
      </w:r>
    </w:p>
    <w:p w:rsidR="003658F8" w:rsidRPr="00B07E6C" w:rsidRDefault="003658F8" w:rsidP="00FB1543">
      <w:pPr>
        <w:numPr>
          <w:ilvl w:val="0"/>
          <w:numId w:val="13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 планировать перспективу совершенствования личных умений и навыков в процессе учебной деятельности в течение учебного года.</w:t>
      </w:r>
    </w:p>
    <w:p w:rsidR="003658F8" w:rsidRPr="00B07E6C" w:rsidRDefault="003658F8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b/>
          <w:bCs/>
          <w:color w:val="000000"/>
          <w:lang w:eastAsia="ru-RU"/>
        </w:rPr>
        <w:t xml:space="preserve">Личность и общество </w:t>
      </w:r>
    </w:p>
    <w:p w:rsidR="003658F8" w:rsidRPr="00B07E6C" w:rsidRDefault="003658F8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Обучаемый научится:</w:t>
      </w:r>
    </w:p>
    <w:p w:rsidR="003658F8" w:rsidRPr="00B07E6C" w:rsidRDefault="003658F8" w:rsidP="00FB1543">
      <w:pPr>
        <w:numPr>
          <w:ilvl w:val="0"/>
          <w:numId w:val="14"/>
        </w:numPr>
        <w:shd w:val="clear" w:color="auto" w:fill="FFFFFF"/>
        <w:suppressAutoHyphens w:val="0"/>
        <w:ind w:left="786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ориентироваться в основных понятиях раздела;</w:t>
      </w:r>
    </w:p>
    <w:p w:rsidR="003658F8" w:rsidRPr="00B07E6C" w:rsidRDefault="003658F8" w:rsidP="00FB1543">
      <w:pPr>
        <w:numPr>
          <w:ilvl w:val="0"/>
          <w:numId w:val="14"/>
        </w:numPr>
        <w:shd w:val="clear" w:color="auto" w:fill="FFFFFF"/>
        <w:suppressAutoHyphens w:val="0"/>
        <w:ind w:left="786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устанавливать соответствие между сферами жизни общества и их содержанием;</w:t>
      </w:r>
    </w:p>
    <w:p w:rsidR="003658F8" w:rsidRPr="00B07E6C" w:rsidRDefault="003658F8" w:rsidP="00FB1543">
      <w:pPr>
        <w:numPr>
          <w:ilvl w:val="0"/>
          <w:numId w:val="14"/>
        </w:numPr>
        <w:shd w:val="clear" w:color="auto" w:fill="FFFFFF"/>
        <w:suppressAutoHyphens w:val="0"/>
        <w:ind w:left="786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анализировать ступени развития общества, формы его преобразований;</w:t>
      </w:r>
    </w:p>
    <w:p w:rsidR="003658F8" w:rsidRPr="00B07E6C" w:rsidRDefault="003658F8" w:rsidP="00FB1543">
      <w:pPr>
        <w:numPr>
          <w:ilvl w:val="0"/>
          <w:numId w:val="14"/>
        </w:numPr>
        <w:shd w:val="clear" w:color="auto" w:fill="FFFFFF"/>
        <w:suppressAutoHyphens w:val="0"/>
        <w:ind w:left="786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выявлять и сравнивать признаки, характеризующие человека как индивида, индивидуальность, личность;</w:t>
      </w:r>
    </w:p>
    <w:p w:rsidR="003658F8" w:rsidRPr="00B07E6C" w:rsidRDefault="003658F8" w:rsidP="00FB1543">
      <w:pPr>
        <w:numPr>
          <w:ilvl w:val="0"/>
          <w:numId w:val="14"/>
        </w:numPr>
        <w:shd w:val="clear" w:color="auto" w:fill="FFFFFF"/>
        <w:suppressAutoHyphens w:val="0"/>
        <w:ind w:left="786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исследовать несложные практические ситуации, в которых проявляются различные качества личности.</w:t>
      </w:r>
    </w:p>
    <w:p w:rsidR="003658F8" w:rsidRPr="00B07E6C" w:rsidRDefault="003658F8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Обучаемый получит возможность научиться:</w:t>
      </w:r>
    </w:p>
    <w:p w:rsidR="003658F8" w:rsidRPr="00B07E6C" w:rsidRDefault="003658F8" w:rsidP="00FB1543">
      <w:pPr>
        <w:numPr>
          <w:ilvl w:val="0"/>
          <w:numId w:val="15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иллюстрировать формы преобразования общества историческими и литературными примерами;</w:t>
      </w:r>
    </w:p>
    <w:p w:rsidR="003658F8" w:rsidRPr="00B07E6C" w:rsidRDefault="003658F8" w:rsidP="00FB1543">
      <w:pPr>
        <w:numPr>
          <w:ilvl w:val="0"/>
          <w:numId w:val="15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конкретизировать на примерах влияние природных условий на людей;</w:t>
      </w:r>
    </w:p>
    <w:p w:rsidR="003658F8" w:rsidRPr="00B07E6C" w:rsidRDefault="003658F8" w:rsidP="00FB1543">
      <w:pPr>
        <w:numPr>
          <w:ilvl w:val="0"/>
          <w:numId w:val="15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формулировать собственную позицию, дискутировать на предложенные темы.</w:t>
      </w:r>
    </w:p>
    <w:p w:rsidR="003658F8" w:rsidRPr="00B07E6C" w:rsidRDefault="003658F8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b/>
          <w:bCs/>
          <w:color w:val="000000"/>
          <w:lang w:eastAsia="ru-RU"/>
        </w:rPr>
        <w:t xml:space="preserve">Сфера духовной культуры </w:t>
      </w:r>
    </w:p>
    <w:p w:rsidR="003658F8" w:rsidRPr="00B07E6C" w:rsidRDefault="003658F8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Обучаемый научится:</w:t>
      </w:r>
    </w:p>
    <w:p w:rsidR="003658F8" w:rsidRPr="00B07E6C" w:rsidRDefault="003658F8" w:rsidP="00FB1543">
      <w:pPr>
        <w:numPr>
          <w:ilvl w:val="0"/>
          <w:numId w:val="16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определять сущность характеристики понятия «культура», выделять нравственный аспект поведения;</w:t>
      </w:r>
    </w:p>
    <w:p w:rsidR="003658F8" w:rsidRPr="00B07E6C" w:rsidRDefault="003658F8" w:rsidP="00FB1543">
      <w:pPr>
        <w:numPr>
          <w:ilvl w:val="0"/>
          <w:numId w:val="16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различать и описывать явления духовной культуры;</w:t>
      </w:r>
    </w:p>
    <w:p w:rsidR="003658F8" w:rsidRPr="00B07E6C" w:rsidRDefault="003658F8" w:rsidP="00FB1543">
      <w:pPr>
        <w:numPr>
          <w:ilvl w:val="0"/>
          <w:numId w:val="16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находить и извлекать социальную информацию о достижениях и проблемах культуры из дополнительных источников;</w:t>
      </w:r>
    </w:p>
    <w:p w:rsidR="003658F8" w:rsidRPr="00B07E6C" w:rsidRDefault="003658F8" w:rsidP="00FB1543">
      <w:pPr>
        <w:numPr>
          <w:ilvl w:val="0"/>
          <w:numId w:val="16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характеризовать духовные ценности Отечества;</w:t>
      </w:r>
    </w:p>
    <w:p w:rsidR="003658F8" w:rsidRPr="00B07E6C" w:rsidRDefault="003658F8" w:rsidP="00FB1543">
      <w:pPr>
        <w:numPr>
          <w:ilvl w:val="0"/>
          <w:numId w:val="16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соотносить поступки и события с принятыми в обществе этическими принципами.</w:t>
      </w:r>
    </w:p>
    <w:p w:rsidR="003658F8" w:rsidRPr="00B07E6C" w:rsidRDefault="003658F8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Обучаемый получит возможность научиться:</w:t>
      </w:r>
    </w:p>
    <w:p w:rsidR="003658F8" w:rsidRPr="00B07E6C" w:rsidRDefault="003658F8" w:rsidP="00FB1543">
      <w:pPr>
        <w:numPr>
          <w:ilvl w:val="0"/>
          <w:numId w:val="17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использовать различные источники информации для характеристики процессов, происходящих в культурной жизни страны;</w:t>
      </w:r>
    </w:p>
    <w:p w:rsidR="003658F8" w:rsidRPr="00B07E6C" w:rsidRDefault="003658F8" w:rsidP="00FB1543">
      <w:pPr>
        <w:numPr>
          <w:ilvl w:val="0"/>
          <w:numId w:val="17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воспринимать необходимость  нравственного саморазвития как обязательный фактор для становления полноценной личности гражданина России;</w:t>
      </w:r>
    </w:p>
    <w:p w:rsidR="003658F8" w:rsidRPr="00B07E6C" w:rsidRDefault="003658F8" w:rsidP="00FB1543">
      <w:pPr>
        <w:numPr>
          <w:ilvl w:val="0"/>
          <w:numId w:val="17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выражать свое отношение к тенденциям в культурном развитии личности и общества.</w:t>
      </w:r>
    </w:p>
    <w:p w:rsidR="003658F8" w:rsidRPr="00B07E6C" w:rsidRDefault="003658F8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b/>
          <w:bCs/>
          <w:color w:val="000000"/>
          <w:lang w:eastAsia="ru-RU"/>
        </w:rPr>
        <w:t xml:space="preserve">Экономика </w:t>
      </w:r>
    </w:p>
    <w:p w:rsidR="003658F8" w:rsidRPr="00B07E6C" w:rsidRDefault="003658F8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Обучаемый научится:</w:t>
      </w:r>
    </w:p>
    <w:p w:rsidR="003658F8" w:rsidRPr="00B07E6C" w:rsidRDefault="003658F8" w:rsidP="00FB1543">
      <w:pPr>
        <w:numPr>
          <w:ilvl w:val="0"/>
          <w:numId w:val="18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раскрывать смысл основных  понятий раздела;</w:t>
      </w:r>
    </w:p>
    <w:p w:rsidR="003658F8" w:rsidRPr="00B07E6C" w:rsidRDefault="003658F8" w:rsidP="00FB1543">
      <w:pPr>
        <w:numPr>
          <w:ilvl w:val="0"/>
          <w:numId w:val="18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описывать, различать, сопоставлять виды экономических систем и способы координации хозяйственной жизни, которые им соответствуют;</w:t>
      </w:r>
    </w:p>
    <w:p w:rsidR="003658F8" w:rsidRPr="00B07E6C" w:rsidRDefault="003658F8" w:rsidP="00FB1543">
      <w:pPr>
        <w:numPr>
          <w:ilvl w:val="0"/>
          <w:numId w:val="18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анализировать несложные статистические данные, отражающие экономические явления и процессы;</w:t>
      </w:r>
    </w:p>
    <w:p w:rsidR="003658F8" w:rsidRPr="00B07E6C" w:rsidRDefault="003658F8" w:rsidP="00FB1543">
      <w:pPr>
        <w:numPr>
          <w:ilvl w:val="0"/>
          <w:numId w:val="18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 получать социальную информацию об экономической жизни общества из адаптированных источников различного типа;</w:t>
      </w:r>
    </w:p>
    <w:p w:rsidR="003658F8" w:rsidRPr="00B07E6C" w:rsidRDefault="003658F8" w:rsidP="00FB1543">
      <w:pPr>
        <w:numPr>
          <w:ilvl w:val="0"/>
          <w:numId w:val="18"/>
        </w:num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формулировать и аргументировать собственные суждения, касающиеся отдельных вопросов экономической жизни и опирающиеся на обществоведческие знания и личный социальный опыт.</w:t>
      </w:r>
    </w:p>
    <w:p w:rsidR="003658F8" w:rsidRPr="00B07E6C" w:rsidRDefault="003658F8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Обучаемый получит возможность научиться:</w:t>
      </w:r>
    </w:p>
    <w:p w:rsidR="003658F8" w:rsidRPr="00B07E6C" w:rsidRDefault="003658F8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• оценивать тенденции экономических изменений в нашем обществе;</w:t>
      </w:r>
    </w:p>
    <w:p w:rsidR="003658F8" w:rsidRPr="00B07E6C" w:rsidRDefault="003658F8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• 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3658F8" w:rsidRPr="00B07E6C" w:rsidRDefault="003658F8" w:rsidP="00B07E6C">
      <w:pPr>
        <w:shd w:val="clear" w:color="auto" w:fill="FFFFFF"/>
        <w:suppressAutoHyphens w:val="0"/>
        <w:ind w:left="568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• выполнять несложные практические задания, основанные на ситуациях, связанных с описанием состояния российской экономики.</w:t>
      </w:r>
    </w:p>
    <w:p w:rsidR="003658F8" w:rsidRPr="00B07E6C" w:rsidRDefault="003658F8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b/>
          <w:bCs/>
          <w:color w:val="000000"/>
          <w:lang w:eastAsia="ru-RU"/>
        </w:rPr>
        <w:t xml:space="preserve">Социальная сфера </w:t>
      </w:r>
    </w:p>
    <w:p w:rsidR="003658F8" w:rsidRPr="00B07E6C" w:rsidRDefault="003658F8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Обучаемый научится:</w:t>
      </w:r>
    </w:p>
    <w:p w:rsidR="003658F8" w:rsidRPr="00B07E6C" w:rsidRDefault="003658F8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• описывать социальную структуру в обществах разного типа, характеризовать основные социальные группы современного общества; на основе приведённых данных распознавать основные социальные общности и группы;</w:t>
      </w:r>
    </w:p>
    <w:p w:rsidR="003658F8" w:rsidRPr="00B07E6C" w:rsidRDefault="003658F8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• характеризовать основные социальные группы российского общества, распознавать их сущностные признаки;</w:t>
      </w:r>
    </w:p>
    <w:p w:rsidR="003658F8" w:rsidRPr="00B07E6C" w:rsidRDefault="003658F8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• характеризовать ведущие направления социальной политики российского государства;</w:t>
      </w:r>
    </w:p>
    <w:p w:rsidR="003658F8" w:rsidRPr="00B07E6C" w:rsidRDefault="003658F8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• использовать социальную информацию, представленную совокупностью статистических данных, отражающих социальный состав и социальную динамику общества;</w:t>
      </w:r>
    </w:p>
    <w:p w:rsidR="003658F8" w:rsidRPr="00B07E6C" w:rsidRDefault="003658F8" w:rsidP="00B07E6C">
      <w:pPr>
        <w:shd w:val="clear" w:color="auto" w:fill="FFFFFF"/>
        <w:suppressAutoHyphens w:val="0"/>
        <w:ind w:firstLine="454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color w:val="000000"/>
          <w:lang w:eastAsia="ru-RU"/>
        </w:rPr>
        <w:t>• проводить несложные социологические исследования.</w:t>
      </w:r>
    </w:p>
    <w:p w:rsidR="003658F8" w:rsidRPr="00B07E6C" w:rsidRDefault="003658F8" w:rsidP="00B07E6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Обучаемый получит возможность научиться:</w:t>
      </w:r>
    </w:p>
    <w:p w:rsidR="003658F8" w:rsidRPr="00B07E6C" w:rsidRDefault="003658F8" w:rsidP="00B07E6C">
      <w:pPr>
        <w:shd w:val="clear" w:color="auto" w:fill="FFFFFF"/>
        <w:suppressAutoHyphens w:val="0"/>
        <w:ind w:left="568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• ориентироваться в потоке информации, относящейся к вопросам социальной структуры и социальных отношений в современном обществе;</w:t>
      </w:r>
    </w:p>
    <w:p w:rsidR="003658F8" w:rsidRPr="00B07E6C" w:rsidRDefault="003658F8" w:rsidP="00B07E6C">
      <w:pPr>
        <w:shd w:val="clear" w:color="auto" w:fill="FFFFFF"/>
        <w:suppressAutoHyphens w:val="0"/>
        <w:ind w:left="568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• адекватно понимать информацию, относящуюся к социальной сфере общества, получаемую из различных источников;</w:t>
      </w:r>
    </w:p>
    <w:p w:rsidR="003658F8" w:rsidRPr="00B07E6C" w:rsidRDefault="003658F8" w:rsidP="00FB1543">
      <w:pPr>
        <w:numPr>
          <w:ilvl w:val="0"/>
          <w:numId w:val="19"/>
        </w:numPr>
        <w:shd w:val="clear" w:color="auto" w:fill="FFFFFF"/>
        <w:suppressAutoHyphens w:val="0"/>
        <w:ind w:left="928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B07E6C">
        <w:rPr>
          <w:iCs/>
          <w:color w:val="000000"/>
          <w:lang w:eastAsia="ru-RU"/>
        </w:rPr>
        <w:t>ориентироваться в социальных ролях и межличностных отношениях.</w:t>
      </w:r>
    </w:p>
    <w:p w:rsidR="003658F8" w:rsidRPr="0078360F" w:rsidRDefault="003658F8" w:rsidP="0078360F">
      <w:pPr>
        <w:rPr>
          <w:lang w:eastAsia="ru-RU"/>
        </w:rPr>
      </w:pPr>
    </w:p>
    <w:p w:rsidR="003658F8" w:rsidRPr="007C240F" w:rsidRDefault="003658F8" w:rsidP="002103E1">
      <w:pPr>
        <w:pStyle w:val="Heading2"/>
        <w:ind w:left="927" w:firstLine="0"/>
        <w:rPr>
          <w:color w:val="000000"/>
          <w:szCs w:val="28"/>
        </w:rPr>
      </w:pPr>
      <w:r>
        <w:rPr>
          <w:rStyle w:val="dash0410005f0431005f0437005f0430005f0446005f0020005f0441005f043f005f0438005f0441005f043a005f0430005f005fchar1char1"/>
          <w:color w:val="000000"/>
          <w:szCs w:val="28"/>
        </w:rPr>
        <w:t>3.</w:t>
      </w:r>
      <w:r w:rsidRPr="007C240F">
        <w:rPr>
          <w:rStyle w:val="dash0410005f0431005f0437005f0430005f0446005f0020005f0441005f043f005f0438005f0441005f043a005f0430005f005fchar1char1"/>
          <w:color w:val="000000"/>
          <w:szCs w:val="28"/>
        </w:rPr>
        <w:t>Содержание учебного предмета</w:t>
      </w:r>
    </w:p>
    <w:p w:rsidR="003658F8" w:rsidRDefault="003658F8" w:rsidP="0066220A"/>
    <w:p w:rsidR="003658F8" w:rsidRDefault="003658F8" w:rsidP="00DF5933">
      <w:pPr>
        <w:jc w:val="center"/>
      </w:pPr>
      <w:r>
        <w:t>Распределение материала по курсу «Обществознание»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946"/>
        <w:gridCol w:w="1808"/>
      </w:tblGrid>
      <w:tr w:rsidR="003658F8" w:rsidTr="00AF7AE5">
        <w:tc>
          <w:tcPr>
            <w:tcW w:w="817" w:type="dxa"/>
          </w:tcPr>
          <w:p w:rsidR="003658F8" w:rsidRPr="006A2B56" w:rsidRDefault="003658F8" w:rsidP="00AF7AE5">
            <w:pPr>
              <w:jc w:val="center"/>
            </w:pPr>
            <w:r w:rsidRPr="006A2B56">
              <w:t xml:space="preserve">№ </w:t>
            </w:r>
            <w:r>
              <w:t>п/п</w:t>
            </w:r>
          </w:p>
        </w:tc>
        <w:tc>
          <w:tcPr>
            <w:tcW w:w="6946" w:type="dxa"/>
          </w:tcPr>
          <w:p w:rsidR="003658F8" w:rsidRPr="006A2B56" w:rsidRDefault="003658F8" w:rsidP="00AF7AE5">
            <w:pPr>
              <w:jc w:val="center"/>
            </w:pPr>
            <w:r w:rsidRPr="006A2B56">
              <w:t>Тема урока</w:t>
            </w:r>
          </w:p>
        </w:tc>
        <w:tc>
          <w:tcPr>
            <w:tcW w:w="1808" w:type="dxa"/>
          </w:tcPr>
          <w:p w:rsidR="003658F8" w:rsidRPr="006A2B56" w:rsidRDefault="003658F8" w:rsidP="00AF7AE5">
            <w:pPr>
              <w:jc w:val="center"/>
            </w:pPr>
            <w:r w:rsidRPr="006A2B56">
              <w:t>Количество часов</w:t>
            </w:r>
          </w:p>
        </w:tc>
      </w:tr>
      <w:tr w:rsidR="003658F8" w:rsidRPr="00DF5933" w:rsidTr="00AF7AE5">
        <w:tc>
          <w:tcPr>
            <w:tcW w:w="817" w:type="dxa"/>
          </w:tcPr>
          <w:p w:rsidR="003658F8" w:rsidRPr="00696B47" w:rsidRDefault="003658F8" w:rsidP="00AF7AE5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</w:pPr>
            <w:r>
              <w:t>1</w:t>
            </w:r>
          </w:p>
        </w:tc>
        <w:tc>
          <w:tcPr>
            <w:tcW w:w="6946" w:type="dxa"/>
          </w:tcPr>
          <w:p w:rsidR="003658F8" w:rsidRPr="00696B47" w:rsidRDefault="003658F8" w:rsidP="00AF7AE5">
            <w:pPr>
              <w:widowControl w:val="0"/>
              <w:autoSpaceDE w:val="0"/>
              <w:autoSpaceDN w:val="0"/>
              <w:adjustRightInd w:val="0"/>
            </w:pPr>
            <w:r>
              <w:t xml:space="preserve">Введение </w:t>
            </w:r>
          </w:p>
        </w:tc>
        <w:tc>
          <w:tcPr>
            <w:tcW w:w="1808" w:type="dxa"/>
          </w:tcPr>
          <w:p w:rsidR="003658F8" w:rsidRPr="00696B47" w:rsidRDefault="003658F8" w:rsidP="00AF7A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658F8" w:rsidRPr="00DF5933" w:rsidTr="00AF7AE5">
        <w:tc>
          <w:tcPr>
            <w:tcW w:w="817" w:type="dxa"/>
          </w:tcPr>
          <w:p w:rsidR="003658F8" w:rsidRPr="00696B47" w:rsidRDefault="003658F8" w:rsidP="00AF7AE5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</w:pPr>
            <w:r>
              <w:t>2</w:t>
            </w:r>
          </w:p>
        </w:tc>
        <w:tc>
          <w:tcPr>
            <w:tcW w:w="6946" w:type="dxa"/>
          </w:tcPr>
          <w:p w:rsidR="003658F8" w:rsidRPr="00696B47" w:rsidRDefault="003658F8" w:rsidP="00AF7AE5">
            <w:pPr>
              <w:widowControl w:val="0"/>
              <w:autoSpaceDE w:val="0"/>
              <w:autoSpaceDN w:val="0"/>
              <w:adjustRightInd w:val="0"/>
            </w:pPr>
            <w:r>
              <w:t>Регулирование поведения людей в обществе</w:t>
            </w:r>
          </w:p>
        </w:tc>
        <w:tc>
          <w:tcPr>
            <w:tcW w:w="1808" w:type="dxa"/>
          </w:tcPr>
          <w:p w:rsidR="003658F8" w:rsidRPr="00696B47" w:rsidRDefault="003658F8" w:rsidP="00AF7A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3658F8" w:rsidRPr="00DF5933" w:rsidTr="00AF7AE5">
        <w:tc>
          <w:tcPr>
            <w:tcW w:w="817" w:type="dxa"/>
          </w:tcPr>
          <w:p w:rsidR="003658F8" w:rsidRPr="00696B47" w:rsidRDefault="003658F8" w:rsidP="00AF7AE5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</w:pPr>
            <w:r>
              <w:t>3</w:t>
            </w:r>
          </w:p>
        </w:tc>
        <w:tc>
          <w:tcPr>
            <w:tcW w:w="6946" w:type="dxa"/>
          </w:tcPr>
          <w:p w:rsidR="003658F8" w:rsidRPr="00696B47" w:rsidRDefault="003658F8" w:rsidP="00AF7AE5">
            <w:pPr>
              <w:widowControl w:val="0"/>
              <w:autoSpaceDE w:val="0"/>
              <w:autoSpaceDN w:val="0"/>
              <w:adjustRightInd w:val="0"/>
            </w:pPr>
            <w:r>
              <w:t>Человек в экономических отношениях</w:t>
            </w:r>
          </w:p>
        </w:tc>
        <w:tc>
          <w:tcPr>
            <w:tcW w:w="1808" w:type="dxa"/>
          </w:tcPr>
          <w:p w:rsidR="003658F8" w:rsidRPr="00696B47" w:rsidRDefault="003658F8" w:rsidP="00AF7A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3658F8" w:rsidRPr="00DF5933" w:rsidTr="00AF7AE5">
        <w:tc>
          <w:tcPr>
            <w:tcW w:w="817" w:type="dxa"/>
          </w:tcPr>
          <w:p w:rsidR="003658F8" w:rsidRPr="00696B47" w:rsidRDefault="003658F8" w:rsidP="00AF7AE5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</w:pPr>
            <w:r>
              <w:t>4</w:t>
            </w:r>
          </w:p>
        </w:tc>
        <w:tc>
          <w:tcPr>
            <w:tcW w:w="6946" w:type="dxa"/>
          </w:tcPr>
          <w:p w:rsidR="003658F8" w:rsidRPr="00696B47" w:rsidRDefault="003658F8" w:rsidP="00AF7AE5">
            <w:pPr>
              <w:widowControl w:val="0"/>
              <w:autoSpaceDE w:val="0"/>
              <w:autoSpaceDN w:val="0"/>
              <w:adjustRightInd w:val="0"/>
            </w:pPr>
            <w:r>
              <w:t>Человек и природа</w:t>
            </w:r>
          </w:p>
        </w:tc>
        <w:tc>
          <w:tcPr>
            <w:tcW w:w="1808" w:type="dxa"/>
          </w:tcPr>
          <w:p w:rsidR="003658F8" w:rsidRPr="00696B47" w:rsidRDefault="003658F8" w:rsidP="00AF7A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3658F8" w:rsidRPr="00DF5933" w:rsidTr="00AF7AE5">
        <w:tc>
          <w:tcPr>
            <w:tcW w:w="817" w:type="dxa"/>
          </w:tcPr>
          <w:p w:rsidR="003658F8" w:rsidRDefault="003658F8" w:rsidP="00AF7AE5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</w:pPr>
            <w:r>
              <w:t>5</w:t>
            </w:r>
          </w:p>
        </w:tc>
        <w:tc>
          <w:tcPr>
            <w:tcW w:w="6946" w:type="dxa"/>
          </w:tcPr>
          <w:p w:rsidR="003658F8" w:rsidRDefault="003658F8" w:rsidP="00AF7AE5">
            <w:pPr>
              <w:widowControl w:val="0"/>
              <w:autoSpaceDE w:val="0"/>
              <w:autoSpaceDN w:val="0"/>
              <w:adjustRightInd w:val="0"/>
            </w:pPr>
            <w:r>
              <w:t>Итоговое повторение</w:t>
            </w:r>
          </w:p>
        </w:tc>
        <w:tc>
          <w:tcPr>
            <w:tcW w:w="1808" w:type="dxa"/>
          </w:tcPr>
          <w:p w:rsidR="003658F8" w:rsidRDefault="003658F8" w:rsidP="00AF7A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</w:tbl>
    <w:p w:rsidR="003658F8" w:rsidRDefault="003658F8" w:rsidP="0066220A"/>
    <w:p w:rsidR="003658F8" w:rsidRDefault="003658F8" w:rsidP="00E00DF6">
      <w:pPr>
        <w:jc w:val="center"/>
        <w:rPr>
          <w:b/>
          <w:lang w:eastAsia="ru-RU"/>
        </w:rPr>
      </w:pPr>
      <w:r>
        <w:rPr>
          <w:b/>
          <w:lang w:eastAsia="ru-RU"/>
        </w:rPr>
        <w:t>Содержание:</w:t>
      </w:r>
    </w:p>
    <w:p w:rsidR="003658F8" w:rsidRDefault="003658F8" w:rsidP="00907F05">
      <w:r>
        <w:t>Социальные нормы</w:t>
      </w:r>
    </w:p>
    <w:p w:rsidR="003658F8" w:rsidRPr="00AE5862" w:rsidRDefault="003658F8" w:rsidP="00907F05">
      <w:r>
        <w:rPr>
          <w:lang w:val="en-US"/>
        </w:rPr>
        <w:t>V</w:t>
      </w:r>
      <w:r>
        <w:t xml:space="preserve">. </w:t>
      </w:r>
      <w:r w:rsidRPr="00AE5862">
        <w:t xml:space="preserve">Регулирование поведения людей в обществе. </w:t>
      </w:r>
    </w:p>
    <w:p w:rsidR="003658F8" w:rsidRPr="00AE5862" w:rsidRDefault="003658F8" w:rsidP="00907F05">
      <w:r w:rsidRPr="00AE5862">
        <w:t xml:space="preserve">   Социальные нормы. Многообразие правил поведения. Привычки, обычаи, ритуалы, обряды. Правила этикета и хорошие манеры. </w:t>
      </w:r>
    </w:p>
    <w:p w:rsidR="003658F8" w:rsidRPr="00AE5862" w:rsidRDefault="003658F8" w:rsidP="00907F05">
      <w:r w:rsidRPr="00AE5862">
        <w:t xml:space="preserve">   Права и свободы человека и гражданина в России, их гарантии. Конституционные обязанности гражданина. Права ребёнка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3658F8" w:rsidRPr="00AE5862" w:rsidRDefault="003658F8" w:rsidP="00907F05">
      <w:r w:rsidRPr="00AE5862">
        <w:t xml:space="preserve">   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3658F8" w:rsidRPr="00AE5862" w:rsidRDefault="003658F8" w:rsidP="00907F05">
      <w:r w:rsidRPr="00AE5862">
        <w:t xml:space="preserve">   Защита отечества. Долг и обязанность. Регулярная армия. Военная служба. Важность подготовки к исполнению воинского долга. Международно-правовая защита жертв войны.</w:t>
      </w:r>
    </w:p>
    <w:p w:rsidR="003658F8" w:rsidRPr="00AE5862" w:rsidRDefault="003658F8" w:rsidP="00907F05">
      <w:r w:rsidRPr="00AE5862">
        <w:t xml:space="preserve">   Дисциплина – необходимое условие существования общества и человека. Общеобязательная и специальная дисциплина. Дисциплина, воля и самовоспитание.</w:t>
      </w:r>
    </w:p>
    <w:p w:rsidR="003658F8" w:rsidRPr="00AE5862" w:rsidRDefault="003658F8" w:rsidP="00907F05">
      <w:r w:rsidRPr="00AE5862">
        <w:t xml:space="preserve">   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3658F8" w:rsidRPr="00AE5862" w:rsidRDefault="003658F8" w:rsidP="00907F05">
      <w:r w:rsidRPr="00AE5862">
        <w:t xml:space="preserve">   Защита правопорядка. Правоохранительные органы на страже закона. Судебные органы. Полиция. Адвокатура. Нотариат. Взаимоотношения органов государственной власти и граждан.</w:t>
      </w:r>
    </w:p>
    <w:p w:rsidR="003658F8" w:rsidRDefault="003658F8" w:rsidP="00907F05">
      <w:r>
        <w:rPr>
          <w:lang w:val="en-US"/>
        </w:rPr>
        <w:t>VIII</w:t>
      </w:r>
      <w:r>
        <w:t>. Человек в экономических отношениях</w:t>
      </w:r>
    </w:p>
    <w:p w:rsidR="003658F8" w:rsidRPr="00AE5862" w:rsidRDefault="003658F8" w:rsidP="00907F05">
      <w:r>
        <w:t>Основные участники экономики- производители и потребители. Роль человеческого фактора в развитии экономики. Труд в современной экономике. Профессионализм и профессиональная успешность. Трудовая этика. Заработная плата. Предприниматель. Этика предпринимательства. Экономика семьи. Прожиточный минимум. Семейное потребление. Права потребителя.</w:t>
      </w:r>
    </w:p>
    <w:p w:rsidR="003658F8" w:rsidRPr="00AE5862" w:rsidRDefault="003658F8" w:rsidP="00907F05">
      <w:r>
        <w:rPr>
          <w:lang w:val="en-US"/>
        </w:rPr>
        <w:t>XIII</w:t>
      </w:r>
      <w:r w:rsidRPr="00AE5862">
        <w:t xml:space="preserve">. Человек и природа </w:t>
      </w:r>
    </w:p>
    <w:p w:rsidR="003658F8" w:rsidRPr="00AE5862" w:rsidRDefault="003658F8" w:rsidP="00907F05">
      <w:r w:rsidRPr="00AE5862">
        <w:t>Воздействие человека на природу. Экология. Производящее хозяйство. Творчество. Исчерпываемые богатства. Неисчерпываемые богатства. Загрязнение атмосферы. Естественное загрязнение. Загрязнение атмосферы человеком. Загрязнение воды и почвы. Биосфера.</w:t>
      </w:r>
      <w:r>
        <w:t xml:space="preserve"> </w:t>
      </w:r>
      <w:r w:rsidRPr="00AE5862">
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  <w:r>
        <w:t xml:space="preserve">. </w:t>
      </w:r>
      <w:r w:rsidRPr="00AE5862">
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3658F8" w:rsidRDefault="003658F8" w:rsidP="00907F05">
      <w:r w:rsidRPr="00AE5862">
        <w:t xml:space="preserve">Итоговый </w:t>
      </w:r>
      <w:r>
        <w:t xml:space="preserve">модуль. </w:t>
      </w:r>
      <w:r w:rsidRPr="00AE5862">
        <w:t>Личностный опыт – социальный опыт. Значение курса в жизни каждого.</w:t>
      </w:r>
    </w:p>
    <w:p w:rsidR="003658F8" w:rsidRPr="00284B18" w:rsidRDefault="003658F8" w:rsidP="0066220A"/>
    <w:p w:rsidR="003658F8" w:rsidRPr="008C4A76" w:rsidRDefault="003658F8" w:rsidP="00E00DF6">
      <w:pPr>
        <w:jc w:val="center"/>
        <w:rPr>
          <w:b/>
          <w:color w:val="13191F"/>
        </w:rPr>
      </w:pPr>
      <w:r w:rsidRPr="008C4A76">
        <w:rPr>
          <w:b/>
          <w:color w:val="13191F"/>
        </w:rPr>
        <w:t>Фор</w:t>
      </w:r>
      <w:r>
        <w:rPr>
          <w:b/>
          <w:color w:val="13191F"/>
        </w:rPr>
        <w:t>мы организации занятий</w:t>
      </w:r>
      <w:r w:rsidRPr="008C4A76">
        <w:rPr>
          <w:b/>
          <w:color w:val="13191F"/>
        </w:rPr>
        <w:t>:</w:t>
      </w:r>
    </w:p>
    <w:p w:rsidR="003658F8" w:rsidRDefault="003658F8" w:rsidP="00FB1543">
      <w:pPr>
        <w:numPr>
          <w:ilvl w:val="0"/>
          <w:numId w:val="20"/>
        </w:numPr>
        <w:suppressAutoHyphens w:val="0"/>
        <w:rPr>
          <w:color w:val="13191F"/>
        </w:rPr>
      </w:pPr>
      <w:r>
        <w:rPr>
          <w:color w:val="13191F"/>
        </w:rPr>
        <w:t xml:space="preserve">коллективная;        </w:t>
      </w:r>
    </w:p>
    <w:p w:rsidR="003658F8" w:rsidRDefault="003658F8" w:rsidP="00FB1543">
      <w:pPr>
        <w:numPr>
          <w:ilvl w:val="0"/>
          <w:numId w:val="20"/>
        </w:numPr>
        <w:suppressAutoHyphens w:val="0"/>
        <w:rPr>
          <w:color w:val="13191F"/>
        </w:rPr>
      </w:pPr>
      <w:r w:rsidRPr="00545D70">
        <w:rPr>
          <w:color w:val="13191F"/>
        </w:rPr>
        <w:t xml:space="preserve">групповая;         </w:t>
      </w:r>
    </w:p>
    <w:p w:rsidR="003658F8" w:rsidRPr="00545D70" w:rsidRDefault="003658F8" w:rsidP="00FB1543">
      <w:pPr>
        <w:numPr>
          <w:ilvl w:val="0"/>
          <w:numId w:val="20"/>
        </w:numPr>
        <w:suppressAutoHyphens w:val="0"/>
        <w:rPr>
          <w:color w:val="13191F"/>
        </w:rPr>
      </w:pPr>
      <w:r w:rsidRPr="00545D70">
        <w:rPr>
          <w:color w:val="13191F"/>
        </w:rPr>
        <w:t xml:space="preserve">индивидуальная. </w:t>
      </w:r>
    </w:p>
    <w:p w:rsidR="003658F8" w:rsidRDefault="003658F8" w:rsidP="00E00DF6">
      <w:pPr>
        <w:jc w:val="center"/>
        <w:rPr>
          <w:b/>
        </w:rPr>
      </w:pPr>
    </w:p>
    <w:p w:rsidR="003658F8" w:rsidRDefault="003658F8" w:rsidP="00E00DF6">
      <w:pPr>
        <w:jc w:val="center"/>
      </w:pPr>
      <w:r w:rsidRPr="00BD1317">
        <w:rPr>
          <w:b/>
        </w:rPr>
        <w:t>Возможные темы проектов</w:t>
      </w:r>
      <w:r w:rsidRPr="00BD1317">
        <w:t xml:space="preserve"> </w:t>
      </w:r>
    </w:p>
    <w:p w:rsidR="003658F8" w:rsidRPr="003519A4" w:rsidRDefault="003658F8" w:rsidP="003519A4">
      <w:pPr>
        <w:jc w:val="center"/>
      </w:pPr>
      <w:r w:rsidRPr="00BD1317">
        <w:t xml:space="preserve">(возможен стенд, плакат, реферат, доклад,  компьютерная презентация, учебное пособие, </w:t>
      </w:r>
      <w:r w:rsidRPr="003519A4">
        <w:t>справочник, подборка материалов прессы и т.п.):</w:t>
      </w:r>
    </w:p>
    <w:p w:rsidR="003658F8" w:rsidRPr="003519A4" w:rsidRDefault="003658F8" w:rsidP="00FB1543">
      <w:pPr>
        <w:pStyle w:val="ListParagraph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Социальный</w:t>
      </w:r>
      <w:r w:rsidRPr="003519A4">
        <w:rPr>
          <w:rFonts w:ascii="Times New Roman" w:hAnsi="Times New Roman"/>
          <w:sz w:val="24"/>
          <w:szCs w:val="24"/>
        </w:rPr>
        <w:tab/>
        <w:t xml:space="preserve"> портрет моего сверстника</w:t>
      </w:r>
    </w:p>
    <w:p w:rsidR="003658F8" w:rsidRPr="003519A4" w:rsidRDefault="003658F8" w:rsidP="00FB1543">
      <w:pPr>
        <w:pStyle w:val="ListParagraph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Знай свои права (пособие для подростка)</w:t>
      </w:r>
    </w:p>
    <w:p w:rsidR="003658F8" w:rsidRPr="003519A4" w:rsidRDefault="003658F8" w:rsidP="00FB1543">
      <w:pPr>
        <w:pStyle w:val="ListParagraph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Защита правопорядка</w:t>
      </w:r>
    </w:p>
    <w:p w:rsidR="003658F8" w:rsidRPr="003519A4" w:rsidRDefault="003658F8" w:rsidP="00FB1543">
      <w:pPr>
        <w:pStyle w:val="ListParagraph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Молодой человек на рынке труда (Как найти достойную работу?).</w:t>
      </w:r>
    </w:p>
    <w:p w:rsidR="003658F8" w:rsidRPr="003519A4" w:rsidRDefault="003658F8" w:rsidP="00FB1543">
      <w:pPr>
        <w:pStyle w:val="ListParagraph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Как работает современный рынок.</w:t>
      </w:r>
    </w:p>
    <w:p w:rsidR="003658F8" w:rsidRPr="003519A4" w:rsidRDefault="003658F8" w:rsidP="00FB1543">
      <w:pPr>
        <w:pStyle w:val="ListParagraph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Здоровый образ жизни.</w:t>
      </w:r>
    </w:p>
    <w:p w:rsidR="003658F8" w:rsidRPr="003519A4" w:rsidRDefault="003658F8" w:rsidP="00FB1543">
      <w:pPr>
        <w:pStyle w:val="ListParagraph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Советы самому себе: как улучшить свою учебную деятельность</w:t>
      </w:r>
    </w:p>
    <w:p w:rsidR="003658F8" w:rsidRPr="003519A4" w:rsidRDefault="003658F8" w:rsidP="00FB1543">
      <w:pPr>
        <w:pStyle w:val="ListParagraph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Мой город- город для всех</w:t>
      </w:r>
    </w:p>
    <w:p w:rsidR="003658F8" w:rsidRPr="003519A4" w:rsidRDefault="003658F8" w:rsidP="00FB1543">
      <w:pPr>
        <w:pStyle w:val="ListParagraph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Защита прав детей, оставшихся без попечения родителей</w:t>
      </w:r>
    </w:p>
    <w:p w:rsidR="003658F8" w:rsidRPr="003519A4" w:rsidRDefault="003658F8" w:rsidP="00FB1543">
      <w:pPr>
        <w:pStyle w:val="ListParagraph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Человек долга — кто он, каков он?</w:t>
      </w:r>
    </w:p>
    <w:p w:rsidR="003658F8" w:rsidRPr="003519A4" w:rsidRDefault="003658F8" w:rsidP="00FB1543">
      <w:pPr>
        <w:pStyle w:val="ListParagraph"/>
        <w:numPr>
          <w:ilvl w:val="1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519A4">
        <w:rPr>
          <w:rFonts w:ascii="Times New Roman" w:hAnsi="Times New Roman"/>
          <w:sz w:val="24"/>
          <w:szCs w:val="24"/>
        </w:rPr>
        <w:t>Свободное время школьника</w:t>
      </w:r>
    </w:p>
    <w:p w:rsidR="003658F8" w:rsidRDefault="003658F8" w:rsidP="00E00DF6">
      <w:pPr>
        <w:jc w:val="center"/>
        <w:rPr>
          <w:b/>
          <w:lang w:eastAsia="ru-RU"/>
        </w:rPr>
      </w:pPr>
    </w:p>
    <w:p w:rsidR="003658F8" w:rsidRDefault="003658F8" w:rsidP="00E00DF6">
      <w:pPr>
        <w:jc w:val="center"/>
        <w:rPr>
          <w:b/>
          <w:lang w:eastAsia="ru-RU"/>
        </w:rPr>
      </w:pPr>
      <w:r w:rsidRPr="00B95C4F">
        <w:rPr>
          <w:b/>
          <w:lang w:eastAsia="ru-RU"/>
        </w:rPr>
        <w:t>Тематический план</w:t>
      </w:r>
    </w:p>
    <w:p w:rsidR="003658F8" w:rsidRDefault="003658F8" w:rsidP="00E00DF6">
      <w:pPr>
        <w:jc w:val="center"/>
        <w:rPr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8"/>
        <w:gridCol w:w="8660"/>
        <w:gridCol w:w="1576"/>
        <w:gridCol w:w="1977"/>
        <w:gridCol w:w="2569"/>
      </w:tblGrid>
      <w:tr w:rsidR="003658F8" w:rsidRPr="00696B47" w:rsidTr="00907F05">
        <w:tc>
          <w:tcPr>
            <w:tcW w:w="357" w:type="pct"/>
            <w:vMerge w:val="restar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6B47">
              <w:t>№</w:t>
            </w:r>
          </w:p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6B47">
              <w:t xml:space="preserve"> п/п</w:t>
            </w:r>
          </w:p>
        </w:tc>
        <w:tc>
          <w:tcPr>
            <w:tcW w:w="2720" w:type="pct"/>
            <w:vMerge w:val="restar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6B47">
              <w:t>Тема</w:t>
            </w:r>
          </w:p>
        </w:tc>
        <w:tc>
          <w:tcPr>
            <w:tcW w:w="1923" w:type="pct"/>
            <w:gridSpan w:val="3"/>
          </w:tcPr>
          <w:p w:rsidR="003658F8" w:rsidRPr="006A2B56" w:rsidRDefault="003658F8" w:rsidP="00907F05">
            <w:pPr>
              <w:jc w:val="center"/>
            </w:pPr>
            <w:r w:rsidRPr="006A2B56">
              <w:t>Количество часов</w:t>
            </w:r>
            <w:r>
              <w:t xml:space="preserve"> </w:t>
            </w:r>
          </w:p>
        </w:tc>
      </w:tr>
      <w:tr w:rsidR="003658F8" w:rsidRPr="00696B47" w:rsidTr="00907F05">
        <w:tc>
          <w:tcPr>
            <w:tcW w:w="357" w:type="pct"/>
            <w:vMerge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720" w:type="pct"/>
            <w:vMerge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5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Теория </w:t>
            </w: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Практика</w:t>
            </w:r>
          </w:p>
        </w:tc>
        <w:tc>
          <w:tcPr>
            <w:tcW w:w="807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</w:tr>
      <w:tr w:rsidR="003658F8" w:rsidRPr="00696B47" w:rsidTr="00907F05">
        <w:tc>
          <w:tcPr>
            <w:tcW w:w="357" w:type="pct"/>
            <w:vMerge w:val="restart"/>
          </w:tcPr>
          <w:p w:rsidR="003658F8" w:rsidRPr="00696B47" w:rsidRDefault="003658F8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</w:pPr>
            <w:r>
              <w:t>1</w:t>
            </w:r>
          </w:p>
        </w:tc>
        <w:tc>
          <w:tcPr>
            <w:tcW w:w="2720" w:type="pct"/>
          </w:tcPr>
          <w:p w:rsidR="003658F8" w:rsidRPr="00364543" w:rsidRDefault="003658F8" w:rsidP="005A03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364543">
              <w:rPr>
                <w:b/>
              </w:rPr>
              <w:t xml:space="preserve">Введение </w:t>
            </w:r>
          </w:p>
        </w:tc>
        <w:tc>
          <w:tcPr>
            <w:tcW w:w="495" w:type="pct"/>
          </w:tcPr>
          <w:p w:rsidR="003658F8" w:rsidRPr="00907F05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07F05">
              <w:t>1</w:t>
            </w: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696B47" w:rsidTr="00907F05">
        <w:tc>
          <w:tcPr>
            <w:tcW w:w="357" w:type="pct"/>
            <w:vMerge/>
          </w:tcPr>
          <w:p w:rsidR="003658F8" w:rsidRDefault="003658F8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</w:pPr>
          </w:p>
        </w:tc>
        <w:tc>
          <w:tcPr>
            <w:tcW w:w="2720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</w:pPr>
            <w:r>
              <w:t>Вводный урок</w:t>
            </w:r>
          </w:p>
        </w:tc>
        <w:tc>
          <w:tcPr>
            <w:tcW w:w="495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364543" w:rsidTr="00907F05">
        <w:tc>
          <w:tcPr>
            <w:tcW w:w="357" w:type="pct"/>
            <w:vMerge w:val="restart"/>
          </w:tcPr>
          <w:p w:rsidR="003658F8" w:rsidRPr="00EE1929" w:rsidRDefault="003658F8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</w:pPr>
            <w:r w:rsidRPr="00EE1929">
              <w:t>2</w:t>
            </w:r>
          </w:p>
        </w:tc>
        <w:tc>
          <w:tcPr>
            <w:tcW w:w="2720" w:type="pct"/>
          </w:tcPr>
          <w:p w:rsidR="003658F8" w:rsidRPr="00364543" w:rsidRDefault="003658F8" w:rsidP="005A03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364543">
              <w:rPr>
                <w:b/>
              </w:rPr>
              <w:t>Регулирование поведения людей в обществе</w:t>
            </w:r>
          </w:p>
        </w:tc>
        <w:tc>
          <w:tcPr>
            <w:tcW w:w="495" w:type="pct"/>
          </w:tcPr>
          <w:p w:rsidR="003658F8" w:rsidRPr="00364543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64543">
              <w:rPr>
                <w:b/>
              </w:rPr>
              <w:t>1</w:t>
            </w:r>
            <w:r>
              <w:rPr>
                <w:b/>
              </w:rPr>
              <w:t>2</w:t>
            </w:r>
          </w:p>
        </w:tc>
        <w:tc>
          <w:tcPr>
            <w:tcW w:w="621" w:type="pct"/>
          </w:tcPr>
          <w:p w:rsidR="003658F8" w:rsidRPr="00364543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07" w:type="pct"/>
          </w:tcPr>
          <w:p w:rsidR="003658F8" w:rsidRPr="00364543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3658F8" w:rsidRPr="00696B47" w:rsidTr="00907F05">
        <w:tc>
          <w:tcPr>
            <w:tcW w:w="357" w:type="pct"/>
            <w:vMerge/>
          </w:tcPr>
          <w:p w:rsidR="003658F8" w:rsidRPr="00EE1929" w:rsidRDefault="003658F8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</w:pPr>
          </w:p>
        </w:tc>
        <w:tc>
          <w:tcPr>
            <w:tcW w:w="2720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</w:pPr>
            <w:r>
              <w:t>Что значит жить по правилам</w:t>
            </w:r>
          </w:p>
        </w:tc>
        <w:tc>
          <w:tcPr>
            <w:tcW w:w="495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696B47" w:rsidTr="00907F05">
        <w:tc>
          <w:tcPr>
            <w:tcW w:w="357" w:type="pct"/>
            <w:vMerge/>
          </w:tcPr>
          <w:p w:rsidR="003658F8" w:rsidRPr="00EE1929" w:rsidRDefault="003658F8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</w:pPr>
            <w:r>
              <w:t>Права и обязанности граждан</w:t>
            </w:r>
          </w:p>
        </w:tc>
        <w:tc>
          <w:tcPr>
            <w:tcW w:w="495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696B47" w:rsidTr="00907F05">
        <w:tc>
          <w:tcPr>
            <w:tcW w:w="357" w:type="pct"/>
            <w:vMerge/>
          </w:tcPr>
          <w:p w:rsidR="003658F8" w:rsidRPr="00EE1929" w:rsidRDefault="003658F8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</w:pPr>
            <w:r>
              <w:t>Почему важно соблюдать законы</w:t>
            </w:r>
          </w:p>
        </w:tc>
        <w:tc>
          <w:tcPr>
            <w:tcW w:w="495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696B47" w:rsidTr="00907F05">
        <w:tc>
          <w:tcPr>
            <w:tcW w:w="357" w:type="pct"/>
            <w:vMerge/>
          </w:tcPr>
          <w:p w:rsidR="003658F8" w:rsidRPr="00EE1929" w:rsidRDefault="003658F8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</w:pPr>
            <w:r>
              <w:t>Защита Отчества</w:t>
            </w:r>
          </w:p>
        </w:tc>
        <w:tc>
          <w:tcPr>
            <w:tcW w:w="495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696B47" w:rsidTr="00907F05">
        <w:tc>
          <w:tcPr>
            <w:tcW w:w="357" w:type="pct"/>
            <w:vMerge/>
          </w:tcPr>
          <w:p w:rsidR="003658F8" w:rsidRPr="00EE1929" w:rsidRDefault="003658F8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</w:pPr>
            <w:r>
              <w:t>Для чего нужна дисциплина</w:t>
            </w:r>
          </w:p>
        </w:tc>
        <w:tc>
          <w:tcPr>
            <w:tcW w:w="495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696B47" w:rsidTr="00907F05">
        <w:tc>
          <w:tcPr>
            <w:tcW w:w="357" w:type="pct"/>
            <w:vMerge/>
          </w:tcPr>
          <w:p w:rsidR="003658F8" w:rsidRPr="00EE1929" w:rsidRDefault="003658F8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</w:pPr>
            <w:r>
              <w:t>Виновен- отвечай</w:t>
            </w:r>
          </w:p>
        </w:tc>
        <w:tc>
          <w:tcPr>
            <w:tcW w:w="495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696B47" w:rsidTr="00907F05">
        <w:tc>
          <w:tcPr>
            <w:tcW w:w="357" w:type="pct"/>
            <w:vMerge/>
          </w:tcPr>
          <w:p w:rsidR="003658F8" w:rsidRPr="00EE1929" w:rsidRDefault="003658F8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</w:pPr>
            <w:r>
              <w:t>Кто стоит на страже закона</w:t>
            </w:r>
          </w:p>
        </w:tc>
        <w:tc>
          <w:tcPr>
            <w:tcW w:w="495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696B47" w:rsidTr="00907F05">
        <w:tc>
          <w:tcPr>
            <w:tcW w:w="357" w:type="pct"/>
            <w:vMerge/>
          </w:tcPr>
          <w:p w:rsidR="003658F8" w:rsidRPr="00EE1929" w:rsidRDefault="003658F8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</w:pPr>
            <w:r>
              <w:t>Практикум по теме «Регулирование поведения людей в обществе»</w:t>
            </w:r>
          </w:p>
        </w:tc>
        <w:tc>
          <w:tcPr>
            <w:tcW w:w="495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07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932DD8" w:rsidTr="00907F05">
        <w:tc>
          <w:tcPr>
            <w:tcW w:w="357" w:type="pct"/>
            <w:vMerge w:val="restart"/>
          </w:tcPr>
          <w:p w:rsidR="003658F8" w:rsidRPr="00EE1929" w:rsidRDefault="003658F8" w:rsidP="005A034A">
            <w:pPr>
              <w:widowControl w:val="0"/>
              <w:autoSpaceDE w:val="0"/>
              <w:autoSpaceDN w:val="0"/>
              <w:adjustRightInd w:val="0"/>
            </w:pPr>
            <w:r w:rsidRPr="00EE1929">
              <w:t>3</w:t>
            </w:r>
          </w:p>
        </w:tc>
        <w:tc>
          <w:tcPr>
            <w:tcW w:w="2720" w:type="pct"/>
          </w:tcPr>
          <w:p w:rsidR="003658F8" w:rsidRPr="00932DD8" w:rsidRDefault="003658F8" w:rsidP="005A03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32DD8">
              <w:rPr>
                <w:b/>
              </w:rPr>
              <w:t>Человек в экономических отношениях</w:t>
            </w:r>
          </w:p>
        </w:tc>
        <w:tc>
          <w:tcPr>
            <w:tcW w:w="495" w:type="pct"/>
          </w:tcPr>
          <w:p w:rsidR="003658F8" w:rsidRPr="00932DD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32DD8">
              <w:rPr>
                <w:b/>
              </w:rPr>
              <w:t>13</w:t>
            </w:r>
          </w:p>
        </w:tc>
        <w:tc>
          <w:tcPr>
            <w:tcW w:w="621" w:type="pct"/>
          </w:tcPr>
          <w:p w:rsidR="003658F8" w:rsidRPr="00932DD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07" w:type="pct"/>
          </w:tcPr>
          <w:p w:rsidR="003658F8" w:rsidRPr="00932DD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3658F8" w:rsidRPr="00696B47" w:rsidTr="00907F05">
        <w:tc>
          <w:tcPr>
            <w:tcW w:w="357" w:type="pct"/>
            <w:vMerge/>
          </w:tcPr>
          <w:p w:rsidR="003658F8" w:rsidRPr="00EE1929" w:rsidRDefault="003658F8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</w:pPr>
            <w:r>
              <w:t xml:space="preserve">Экономика  и ее основные участники </w:t>
            </w:r>
          </w:p>
        </w:tc>
        <w:tc>
          <w:tcPr>
            <w:tcW w:w="495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696B47" w:rsidTr="00907F05">
        <w:tc>
          <w:tcPr>
            <w:tcW w:w="357" w:type="pct"/>
            <w:vMerge/>
          </w:tcPr>
          <w:p w:rsidR="003658F8" w:rsidRPr="00EE1929" w:rsidRDefault="003658F8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</w:pPr>
            <w:r>
              <w:t>Мастерство работника</w:t>
            </w:r>
          </w:p>
        </w:tc>
        <w:tc>
          <w:tcPr>
            <w:tcW w:w="495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696B47" w:rsidTr="00907F05">
        <w:tc>
          <w:tcPr>
            <w:tcW w:w="357" w:type="pct"/>
            <w:vMerge/>
          </w:tcPr>
          <w:p w:rsidR="003658F8" w:rsidRPr="00EE1929" w:rsidRDefault="003658F8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</w:pPr>
            <w:r>
              <w:t>Производство, затраты, выручка, прибыль</w:t>
            </w:r>
          </w:p>
        </w:tc>
        <w:tc>
          <w:tcPr>
            <w:tcW w:w="495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696B47" w:rsidTr="00907F05">
        <w:tc>
          <w:tcPr>
            <w:tcW w:w="357" w:type="pct"/>
            <w:vMerge/>
          </w:tcPr>
          <w:p w:rsidR="003658F8" w:rsidRPr="00EE1929" w:rsidRDefault="003658F8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</w:pPr>
            <w:r>
              <w:t>Виды и формы бизнеса</w:t>
            </w:r>
          </w:p>
        </w:tc>
        <w:tc>
          <w:tcPr>
            <w:tcW w:w="495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696B47" w:rsidTr="00907F05">
        <w:tc>
          <w:tcPr>
            <w:tcW w:w="357" w:type="pct"/>
            <w:vMerge/>
          </w:tcPr>
          <w:p w:rsidR="003658F8" w:rsidRPr="00EE1929" w:rsidRDefault="003658F8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</w:pPr>
            <w:r>
              <w:t>Обмен, торговля, реклама</w:t>
            </w:r>
          </w:p>
        </w:tc>
        <w:tc>
          <w:tcPr>
            <w:tcW w:w="495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696B47" w:rsidTr="00907F05">
        <w:tc>
          <w:tcPr>
            <w:tcW w:w="357" w:type="pct"/>
            <w:vMerge/>
          </w:tcPr>
          <w:p w:rsidR="003658F8" w:rsidRPr="00EE1929" w:rsidRDefault="003658F8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</w:pPr>
            <w:r>
              <w:t>Деньги, их функции</w:t>
            </w:r>
          </w:p>
        </w:tc>
        <w:tc>
          <w:tcPr>
            <w:tcW w:w="495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696B47" w:rsidTr="00907F05">
        <w:tc>
          <w:tcPr>
            <w:tcW w:w="357" w:type="pct"/>
            <w:vMerge/>
          </w:tcPr>
          <w:p w:rsidR="003658F8" w:rsidRPr="00EE1929" w:rsidRDefault="003658F8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</w:pPr>
            <w:r>
              <w:t xml:space="preserve">Экономика семьи </w:t>
            </w:r>
          </w:p>
        </w:tc>
        <w:tc>
          <w:tcPr>
            <w:tcW w:w="495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696B47" w:rsidTr="00907F05">
        <w:tc>
          <w:tcPr>
            <w:tcW w:w="357" w:type="pct"/>
            <w:vMerge/>
          </w:tcPr>
          <w:p w:rsidR="003658F8" w:rsidRPr="00EE1929" w:rsidRDefault="003658F8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</w:pPr>
            <w:r>
              <w:t>Практикум по теме «Человек в экономических отношениях»</w:t>
            </w:r>
          </w:p>
        </w:tc>
        <w:tc>
          <w:tcPr>
            <w:tcW w:w="495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  </w:t>
            </w:r>
          </w:p>
        </w:tc>
        <w:tc>
          <w:tcPr>
            <w:tcW w:w="807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9C1C38" w:rsidTr="00907F05">
        <w:tc>
          <w:tcPr>
            <w:tcW w:w="357" w:type="pct"/>
            <w:vMerge w:val="restart"/>
          </w:tcPr>
          <w:p w:rsidR="003658F8" w:rsidRPr="00EE1929" w:rsidRDefault="003658F8" w:rsidP="00FB1543">
            <w:pPr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ind w:left="0"/>
            </w:pPr>
            <w:r w:rsidRPr="00EE1929">
              <w:t>4</w:t>
            </w:r>
          </w:p>
        </w:tc>
        <w:tc>
          <w:tcPr>
            <w:tcW w:w="2720" w:type="pct"/>
          </w:tcPr>
          <w:p w:rsidR="003658F8" w:rsidRPr="009C1C38" w:rsidRDefault="003658F8" w:rsidP="005A03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C1C38">
              <w:rPr>
                <w:b/>
              </w:rPr>
              <w:t>Человек и природа</w:t>
            </w:r>
          </w:p>
        </w:tc>
        <w:tc>
          <w:tcPr>
            <w:tcW w:w="495" w:type="pct"/>
          </w:tcPr>
          <w:p w:rsidR="003658F8" w:rsidRPr="009C1C3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1C38">
              <w:rPr>
                <w:b/>
              </w:rPr>
              <w:t>5</w:t>
            </w:r>
          </w:p>
        </w:tc>
        <w:tc>
          <w:tcPr>
            <w:tcW w:w="621" w:type="pct"/>
          </w:tcPr>
          <w:p w:rsidR="003658F8" w:rsidRPr="009C1C3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07" w:type="pct"/>
          </w:tcPr>
          <w:p w:rsidR="003658F8" w:rsidRPr="009C1C3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3658F8" w:rsidRPr="00696B47" w:rsidTr="00907F05">
        <w:tc>
          <w:tcPr>
            <w:tcW w:w="357" w:type="pct"/>
            <w:vMerge/>
          </w:tcPr>
          <w:p w:rsidR="003658F8" w:rsidRPr="00EE1929" w:rsidRDefault="003658F8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</w:pPr>
            <w:r>
              <w:t>Человек- часть природы</w:t>
            </w:r>
          </w:p>
        </w:tc>
        <w:tc>
          <w:tcPr>
            <w:tcW w:w="495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696B47" w:rsidTr="00907F05">
        <w:tc>
          <w:tcPr>
            <w:tcW w:w="357" w:type="pct"/>
            <w:vMerge/>
          </w:tcPr>
          <w:p w:rsidR="003658F8" w:rsidRPr="00EE1929" w:rsidRDefault="003658F8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</w:pPr>
            <w:r>
              <w:t>Охранять природу- охранять жизнь</w:t>
            </w:r>
          </w:p>
        </w:tc>
        <w:tc>
          <w:tcPr>
            <w:tcW w:w="495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696B47" w:rsidTr="00907F05">
        <w:tc>
          <w:tcPr>
            <w:tcW w:w="357" w:type="pct"/>
            <w:vMerge/>
          </w:tcPr>
          <w:p w:rsidR="003658F8" w:rsidRPr="00EE1929" w:rsidRDefault="003658F8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</w:pPr>
            <w:r>
              <w:t>Закон на страже природы</w:t>
            </w:r>
          </w:p>
        </w:tc>
        <w:tc>
          <w:tcPr>
            <w:tcW w:w="495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696B47" w:rsidTr="00907F05">
        <w:tc>
          <w:tcPr>
            <w:tcW w:w="357" w:type="pct"/>
            <w:vMerge/>
          </w:tcPr>
          <w:p w:rsidR="003658F8" w:rsidRPr="00EE1929" w:rsidRDefault="003658F8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</w:pPr>
            <w:r>
              <w:t>Практикум по теме «Человек и природа»</w:t>
            </w:r>
          </w:p>
        </w:tc>
        <w:tc>
          <w:tcPr>
            <w:tcW w:w="495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07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696B47" w:rsidTr="00907F05">
        <w:tc>
          <w:tcPr>
            <w:tcW w:w="357" w:type="pct"/>
          </w:tcPr>
          <w:p w:rsidR="003658F8" w:rsidRPr="00EE1929" w:rsidRDefault="003658F8" w:rsidP="005A034A">
            <w:pPr>
              <w:widowControl w:val="0"/>
              <w:autoSpaceDE w:val="0"/>
              <w:autoSpaceDN w:val="0"/>
              <w:adjustRightInd w:val="0"/>
            </w:pPr>
            <w:r w:rsidRPr="00EE1929">
              <w:t>5</w:t>
            </w:r>
          </w:p>
        </w:tc>
        <w:tc>
          <w:tcPr>
            <w:tcW w:w="2720" w:type="pct"/>
          </w:tcPr>
          <w:p w:rsidR="003658F8" w:rsidRPr="00700820" w:rsidRDefault="003658F8" w:rsidP="005A03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Итоговое повторение</w:t>
            </w:r>
          </w:p>
        </w:tc>
        <w:tc>
          <w:tcPr>
            <w:tcW w:w="495" w:type="pct"/>
          </w:tcPr>
          <w:p w:rsidR="003658F8" w:rsidRPr="00700820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696B47" w:rsidTr="00907F05">
        <w:tc>
          <w:tcPr>
            <w:tcW w:w="357" w:type="pct"/>
          </w:tcPr>
          <w:p w:rsidR="003658F8" w:rsidRPr="00EE1929" w:rsidRDefault="003658F8" w:rsidP="005A034A">
            <w:pPr>
              <w:widowControl w:val="0"/>
              <w:autoSpaceDE w:val="0"/>
              <w:autoSpaceDN w:val="0"/>
              <w:adjustRightInd w:val="0"/>
            </w:pPr>
            <w:r w:rsidRPr="00EE1929">
              <w:t>6</w:t>
            </w:r>
          </w:p>
        </w:tc>
        <w:tc>
          <w:tcPr>
            <w:tcW w:w="2720" w:type="pct"/>
          </w:tcPr>
          <w:p w:rsidR="003658F8" w:rsidRDefault="003658F8" w:rsidP="005A034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05">
              <w:rPr>
                <w:rFonts w:ascii="Times New Roman" w:hAnsi="Times New Roman"/>
              </w:rPr>
              <w:t xml:space="preserve">«Человек в экономических отношениях». </w:t>
            </w:r>
            <w:r w:rsidRPr="00907F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58F8" w:rsidRPr="00907F05" w:rsidRDefault="003658F8" w:rsidP="005A034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05">
              <w:rPr>
                <w:rFonts w:ascii="Times New Roman" w:hAnsi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495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07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658F8" w:rsidRPr="00696B47" w:rsidTr="00907F05">
        <w:tc>
          <w:tcPr>
            <w:tcW w:w="357" w:type="pct"/>
          </w:tcPr>
          <w:p w:rsidR="003658F8" w:rsidRPr="00700820" w:rsidRDefault="003658F8" w:rsidP="005A03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720" w:type="pct"/>
          </w:tcPr>
          <w:p w:rsidR="003658F8" w:rsidRPr="00907F05" w:rsidRDefault="003658F8" w:rsidP="00907F05">
            <w:pPr>
              <w:widowControl w:val="0"/>
              <w:autoSpaceDE w:val="0"/>
              <w:autoSpaceDN w:val="0"/>
              <w:adjustRightInd w:val="0"/>
            </w:pPr>
            <w:r w:rsidRPr="00907F05">
              <w:t xml:space="preserve">Итоговое повторение по курсу </w:t>
            </w:r>
            <w:r>
              <w:t>«</w:t>
            </w:r>
            <w:r w:rsidRPr="00907F05">
              <w:t xml:space="preserve">Обществознание» </w:t>
            </w:r>
          </w:p>
        </w:tc>
        <w:tc>
          <w:tcPr>
            <w:tcW w:w="495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3658F8" w:rsidRPr="00696B47" w:rsidTr="00907F05">
        <w:tc>
          <w:tcPr>
            <w:tcW w:w="357" w:type="pct"/>
          </w:tcPr>
          <w:p w:rsidR="003658F8" w:rsidRDefault="003658F8" w:rsidP="005A034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20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</w:pPr>
            <w:r>
              <w:t>итого</w:t>
            </w:r>
          </w:p>
        </w:tc>
        <w:tc>
          <w:tcPr>
            <w:tcW w:w="495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621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07" w:type="pct"/>
          </w:tcPr>
          <w:p w:rsidR="003658F8" w:rsidRPr="00696B47" w:rsidRDefault="003658F8" w:rsidP="005A034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3658F8" w:rsidRDefault="003658F8" w:rsidP="00E00DF6">
      <w:pPr>
        <w:jc w:val="center"/>
        <w:rPr>
          <w:b/>
          <w:lang w:eastAsia="ru-RU"/>
        </w:rPr>
      </w:pPr>
    </w:p>
    <w:p w:rsidR="003658F8" w:rsidRPr="00B95C4F" w:rsidRDefault="003658F8" w:rsidP="00E00DF6">
      <w:pPr>
        <w:jc w:val="center"/>
        <w:rPr>
          <w:b/>
          <w:lang w:eastAsia="ru-RU"/>
        </w:rPr>
      </w:pPr>
    </w:p>
    <w:p w:rsidR="003658F8" w:rsidRDefault="003658F8" w:rsidP="0066220A"/>
    <w:p w:rsidR="003658F8" w:rsidRDefault="003658F8" w:rsidP="0066220A"/>
    <w:p w:rsidR="003658F8" w:rsidRDefault="003658F8" w:rsidP="0066220A"/>
    <w:p w:rsidR="003658F8" w:rsidRDefault="003658F8" w:rsidP="0066220A"/>
    <w:p w:rsidR="003658F8" w:rsidRDefault="003658F8" w:rsidP="0066220A"/>
    <w:p w:rsidR="003658F8" w:rsidRDefault="003658F8" w:rsidP="0066220A">
      <w:pPr>
        <w:sectPr w:rsidR="003658F8" w:rsidSect="00405E50">
          <w:headerReference w:type="default" r:id="rId7"/>
          <w:footerReference w:type="default" r:id="rId8"/>
          <w:type w:val="continuous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3658F8" w:rsidRDefault="003658F8" w:rsidP="0037393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658F8" w:rsidRDefault="003658F8" w:rsidP="0037393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 6 КЛАСС</w:t>
      </w:r>
    </w:p>
    <w:p w:rsidR="003658F8" w:rsidRDefault="003658F8" w:rsidP="0037393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2650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60"/>
        <w:gridCol w:w="992"/>
        <w:gridCol w:w="1417"/>
        <w:gridCol w:w="1985"/>
        <w:gridCol w:w="2977"/>
        <w:gridCol w:w="1984"/>
        <w:gridCol w:w="2977"/>
        <w:gridCol w:w="1417"/>
        <w:gridCol w:w="1732"/>
        <w:gridCol w:w="16"/>
        <w:gridCol w:w="1716"/>
        <w:gridCol w:w="32"/>
        <w:gridCol w:w="1700"/>
        <w:gridCol w:w="48"/>
        <w:gridCol w:w="1684"/>
        <w:gridCol w:w="64"/>
        <w:gridCol w:w="1668"/>
        <w:gridCol w:w="80"/>
        <w:gridCol w:w="1652"/>
        <w:gridCol w:w="96"/>
      </w:tblGrid>
      <w:tr w:rsidR="003658F8" w:rsidRPr="00F90704" w:rsidTr="00930747">
        <w:trPr>
          <w:gridAfter w:val="12"/>
          <w:wAfter w:w="10488" w:type="dxa"/>
        </w:trPr>
        <w:tc>
          <w:tcPr>
            <w:tcW w:w="709" w:type="dxa"/>
            <w:vMerge w:val="restart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560" w:type="dxa"/>
            <w:vMerge w:val="restart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Тема и тип урока</w:t>
            </w:r>
          </w:p>
        </w:tc>
        <w:tc>
          <w:tcPr>
            <w:tcW w:w="992" w:type="dxa"/>
            <w:vMerge w:val="restart"/>
          </w:tcPr>
          <w:p w:rsidR="003658F8" w:rsidRDefault="003658F8" w:rsidP="0093074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Дата прове</w:t>
            </w:r>
          </w:p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дения</w:t>
            </w:r>
          </w:p>
        </w:tc>
        <w:tc>
          <w:tcPr>
            <w:tcW w:w="1417" w:type="dxa"/>
            <w:vMerge w:val="restart"/>
          </w:tcPr>
          <w:p w:rsidR="003658F8" w:rsidRDefault="003658F8" w:rsidP="0093074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содержа</w:t>
            </w:r>
          </w:p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6946" w:type="dxa"/>
            <w:gridSpan w:val="3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977" w:type="dxa"/>
            <w:vMerge w:val="restart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</w:tc>
        <w:tc>
          <w:tcPr>
            <w:tcW w:w="1417" w:type="dxa"/>
            <w:vMerge w:val="restart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3658F8" w:rsidRPr="00F90704" w:rsidTr="00930747">
        <w:trPr>
          <w:gridAfter w:val="12"/>
          <w:wAfter w:w="10488" w:type="dxa"/>
        </w:trPr>
        <w:tc>
          <w:tcPr>
            <w:tcW w:w="709" w:type="dxa"/>
            <w:vMerge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977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984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</w:p>
        </w:tc>
        <w:tc>
          <w:tcPr>
            <w:tcW w:w="2977" w:type="dxa"/>
            <w:vMerge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58F8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4</w:t>
            </w:r>
          </w:p>
        </w:tc>
        <w:tc>
          <w:tcPr>
            <w:tcW w:w="1985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5</w:t>
            </w:r>
          </w:p>
        </w:tc>
        <w:tc>
          <w:tcPr>
            <w:tcW w:w="2977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6</w:t>
            </w:r>
          </w:p>
        </w:tc>
        <w:tc>
          <w:tcPr>
            <w:tcW w:w="1984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7</w:t>
            </w:r>
          </w:p>
        </w:tc>
        <w:tc>
          <w:tcPr>
            <w:tcW w:w="2977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9</w:t>
            </w:r>
          </w:p>
        </w:tc>
      </w:tr>
      <w:tr w:rsidR="003658F8" w:rsidRPr="00F90704" w:rsidTr="00930747">
        <w:trPr>
          <w:gridAfter w:val="12"/>
          <w:wAfter w:w="10488" w:type="dxa"/>
          <w:trHeight w:val="510"/>
        </w:trPr>
        <w:tc>
          <w:tcPr>
            <w:tcW w:w="16018" w:type="dxa"/>
            <w:gridSpan w:val="9"/>
            <w:vAlign w:val="center"/>
          </w:tcPr>
          <w:p w:rsidR="003658F8" w:rsidRPr="007A2CA2" w:rsidRDefault="003658F8" w:rsidP="0093074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7A2CA2">
              <w:rPr>
                <w:rFonts w:ascii="Times New Roman" w:hAnsi="Times New Roman"/>
                <w:b/>
              </w:rPr>
              <w:t xml:space="preserve">Глава </w:t>
            </w:r>
            <w:r w:rsidRPr="007A2CA2">
              <w:rPr>
                <w:rFonts w:ascii="Times New Roman" w:hAnsi="Times New Roman"/>
                <w:b/>
                <w:lang w:val="en-US"/>
              </w:rPr>
              <w:t>I</w:t>
            </w:r>
            <w:r>
              <w:rPr>
                <w:rFonts w:ascii="Times New Roman" w:hAnsi="Times New Roman"/>
                <w:b/>
              </w:rPr>
              <w:t>. Человек  (4 часа</w:t>
            </w:r>
            <w:r w:rsidRPr="007A2CA2">
              <w:rPr>
                <w:rFonts w:ascii="Times New Roman" w:hAnsi="Times New Roman"/>
                <w:b/>
              </w:rPr>
              <w:t>)</w:t>
            </w:r>
          </w:p>
        </w:tc>
      </w:tr>
      <w:tr w:rsidR="003658F8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1-2</w:t>
            </w:r>
          </w:p>
        </w:tc>
        <w:tc>
          <w:tcPr>
            <w:tcW w:w="1560" w:type="dxa"/>
          </w:tcPr>
          <w:p w:rsidR="003658F8" w:rsidRPr="009F61A3" w:rsidRDefault="003658F8" w:rsidP="00930747">
            <w:pPr>
              <w:pStyle w:val="NoSpacing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Загадка че</w:t>
            </w:r>
            <w:r w:rsidRPr="009F61A3">
              <w:rPr>
                <w:rFonts w:ascii="Times New Roman" w:hAnsi="Times New Roman"/>
              </w:rPr>
              <w:softHyphen/>
              <w:t>ловека</w:t>
            </w:r>
          </w:p>
          <w:p w:rsidR="003658F8" w:rsidRPr="00B95E22" w:rsidRDefault="003658F8" w:rsidP="00930747">
            <w:pPr>
              <w:pStyle w:val="NoSpacing"/>
              <w:ind w:left="-5"/>
              <w:rPr>
                <w:rFonts w:ascii="Times New Roman" w:hAnsi="Times New Roman"/>
                <w:i/>
              </w:rPr>
            </w:pPr>
            <w:r w:rsidRPr="00B95E22">
              <w:rPr>
                <w:rFonts w:ascii="Times New Roman" w:hAnsi="Times New Roman"/>
                <w:i/>
              </w:rPr>
              <w:t>(ознакомление с но</w:t>
            </w:r>
            <w:r w:rsidRPr="00B95E22">
              <w:rPr>
                <w:rFonts w:ascii="Times New Roman" w:hAnsi="Times New Roman"/>
                <w:i/>
              </w:rPr>
              <w:softHyphen/>
              <w:t>вым мате</w:t>
            </w:r>
            <w:r w:rsidRPr="00B95E22">
              <w:rPr>
                <w:rFonts w:ascii="Times New Roman" w:hAnsi="Times New Roman"/>
                <w:i/>
              </w:rPr>
              <w:softHyphen/>
              <w:t>риалом)</w:t>
            </w:r>
          </w:p>
        </w:tc>
        <w:tc>
          <w:tcPr>
            <w:tcW w:w="992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02.09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09.09</w:t>
            </w:r>
          </w:p>
        </w:tc>
        <w:tc>
          <w:tcPr>
            <w:tcW w:w="1417" w:type="dxa"/>
          </w:tcPr>
          <w:p w:rsidR="003658F8" w:rsidRPr="009F61A3" w:rsidRDefault="003658F8" w:rsidP="00930747">
            <w:pPr>
              <w:pStyle w:val="NoSpacing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1. Введение</w:t>
            </w:r>
          </w:p>
          <w:p w:rsidR="003658F8" w:rsidRPr="009F61A3" w:rsidRDefault="003658F8" w:rsidP="00930747">
            <w:pPr>
              <w:pStyle w:val="NoSpacing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в предмет.</w:t>
            </w:r>
          </w:p>
          <w:p w:rsidR="003658F8" w:rsidRPr="009F61A3" w:rsidRDefault="003658F8" w:rsidP="00930747">
            <w:pPr>
              <w:pStyle w:val="NoSpacing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2. Зачем чело</w:t>
            </w:r>
            <w:r w:rsidRPr="009F61A3">
              <w:rPr>
                <w:rFonts w:ascii="Times New Roman" w:hAnsi="Times New Roman"/>
              </w:rPr>
              <w:softHyphen/>
              <w:t>век рождается?</w:t>
            </w:r>
          </w:p>
          <w:p w:rsidR="003658F8" w:rsidRPr="009F61A3" w:rsidRDefault="003658F8" w:rsidP="00930747">
            <w:pPr>
              <w:pStyle w:val="NoSpacing"/>
              <w:ind w:left="-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Что такое на</w:t>
            </w:r>
            <w:r w:rsidRPr="009F61A3">
              <w:rPr>
                <w:rFonts w:ascii="Times New Roman" w:hAnsi="Times New Roman"/>
              </w:rPr>
              <w:t>следственность.</w:t>
            </w:r>
          </w:p>
          <w:p w:rsidR="003658F8" w:rsidRPr="009F61A3" w:rsidRDefault="003658F8" w:rsidP="00930747">
            <w:pPr>
              <w:pStyle w:val="NoSpacing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4. Наследствен</w:t>
            </w:r>
            <w:r w:rsidRPr="009F61A3">
              <w:rPr>
                <w:rFonts w:ascii="Times New Roman" w:hAnsi="Times New Roman"/>
              </w:rPr>
              <w:softHyphen/>
            </w:r>
            <w:r>
              <w:rPr>
                <w:rFonts w:ascii="Times New Roman" w:hAnsi="Times New Roman"/>
              </w:rPr>
              <w:t>ность — биоло</w:t>
            </w:r>
            <w:r w:rsidRPr="009F61A3">
              <w:rPr>
                <w:rFonts w:ascii="Times New Roman" w:hAnsi="Times New Roman"/>
              </w:rPr>
              <w:t>гическая сущ</w:t>
            </w:r>
            <w:r w:rsidRPr="009F61A3">
              <w:rPr>
                <w:rFonts w:ascii="Times New Roman" w:hAnsi="Times New Roman"/>
              </w:rPr>
              <w:softHyphen/>
              <w:t>ность всех лю</w:t>
            </w:r>
            <w:r w:rsidRPr="009F61A3">
              <w:rPr>
                <w:rFonts w:ascii="Times New Roman" w:hAnsi="Times New Roman"/>
              </w:rPr>
              <w:softHyphen/>
              <w:t>дей.</w:t>
            </w:r>
          </w:p>
          <w:p w:rsidR="003658F8" w:rsidRPr="009F61A3" w:rsidRDefault="003658F8" w:rsidP="00930747">
            <w:pPr>
              <w:pStyle w:val="NoSpacing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5. Можно ли</w:t>
            </w:r>
          </w:p>
          <w:p w:rsidR="003658F8" w:rsidRDefault="003658F8" w:rsidP="00930747">
            <w:pPr>
              <w:pStyle w:val="NoSpacing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 xml:space="preserve">влиять на </w:t>
            </w:r>
          </w:p>
          <w:p w:rsidR="003658F8" w:rsidRPr="00F90704" w:rsidRDefault="003658F8" w:rsidP="00930747">
            <w:pPr>
              <w:pStyle w:val="NoSpacing"/>
              <w:ind w:left="-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</w:t>
            </w:r>
            <w:r w:rsidRPr="009F61A3">
              <w:rPr>
                <w:rFonts w:ascii="Times New Roman" w:hAnsi="Times New Roman"/>
              </w:rPr>
              <w:t>следств</w:t>
            </w:r>
            <w:r>
              <w:rPr>
                <w:rFonts w:ascii="Times New Roman" w:hAnsi="Times New Roman"/>
              </w:rPr>
              <w:t>енность</w:t>
            </w:r>
          </w:p>
        </w:tc>
        <w:tc>
          <w:tcPr>
            <w:tcW w:w="1985" w:type="dxa"/>
          </w:tcPr>
          <w:p w:rsidR="003658F8" w:rsidRPr="009F61A3" w:rsidRDefault="003658F8" w:rsidP="00930747">
            <w:pPr>
              <w:pStyle w:val="NoSpacing"/>
              <w:ind w:left="-5"/>
              <w:rPr>
                <w:rFonts w:ascii="Times New Roman" w:hAnsi="Times New Roman"/>
              </w:rPr>
            </w:pPr>
            <w:r w:rsidRPr="00A63753">
              <w:rPr>
                <w:rFonts w:ascii="Times New Roman" w:hAnsi="Times New Roman"/>
                <w:i/>
              </w:rPr>
              <w:t>Научатся:</w:t>
            </w:r>
            <w:r w:rsidRPr="009F61A3">
              <w:rPr>
                <w:rFonts w:ascii="Times New Roman" w:hAnsi="Times New Roman"/>
              </w:rPr>
              <w:t xml:space="preserve"> называть отли</w:t>
            </w:r>
            <w:r w:rsidRPr="009F61A3">
              <w:rPr>
                <w:rFonts w:ascii="Times New Roman" w:hAnsi="Times New Roman"/>
              </w:rPr>
              <w:softHyphen/>
              <w:t>чие человека от животно</w:t>
            </w:r>
            <w:r w:rsidRPr="009F61A3">
              <w:rPr>
                <w:rFonts w:ascii="Times New Roman" w:hAnsi="Times New Roman"/>
              </w:rPr>
              <w:softHyphen/>
              <w:t>го; работать с текстом</w:t>
            </w:r>
            <w:r>
              <w:rPr>
                <w:rFonts w:ascii="Times New Roman" w:hAnsi="Times New Roman"/>
              </w:rPr>
              <w:t xml:space="preserve"> </w:t>
            </w:r>
            <w:r w:rsidRPr="009F61A3">
              <w:rPr>
                <w:rFonts w:ascii="Times New Roman" w:hAnsi="Times New Roman"/>
              </w:rPr>
              <w:t>учебника.</w:t>
            </w:r>
          </w:p>
          <w:p w:rsidR="003658F8" w:rsidRPr="009F61A3" w:rsidRDefault="003658F8" w:rsidP="00930747">
            <w:pPr>
              <w:pStyle w:val="NoSpacing"/>
              <w:ind w:left="-5"/>
              <w:rPr>
                <w:rFonts w:ascii="Times New Roman" w:hAnsi="Times New Roman"/>
              </w:rPr>
            </w:pPr>
            <w:r w:rsidRPr="00A63753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9F61A3">
              <w:rPr>
                <w:rFonts w:ascii="Times New Roman" w:hAnsi="Times New Roman"/>
              </w:rPr>
              <w:t xml:space="preserve"> анализировать</w:t>
            </w:r>
          </w:p>
          <w:p w:rsidR="003658F8" w:rsidRPr="009F61A3" w:rsidRDefault="003658F8" w:rsidP="00930747">
            <w:pPr>
              <w:pStyle w:val="NoSpacing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схемы и таблицы; выска</w:t>
            </w:r>
            <w:r w:rsidRPr="009F61A3">
              <w:rPr>
                <w:rFonts w:ascii="Times New Roman" w:hAnsi="Times New Roman"/>
              </w:rPr>
              <w:softHyphen/>
              <w:t>зывать собственное мне</w:t>
            </w:r>
            <w:r w:rsidRPr="009F61A3">
              <w:rPr>
                <w:rFonts w:ascii="Times New Roman" w:hAnsi="Times New Roman"/>
              </w:rPr>
              <w:softHyphen/>
              <w:t>ние, суждения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658F8" w:rsidRPr="009F61A3" w:rsidRDefault="003658F8" w:rsidP="00930747">
            <w:pPr>
              <w:pStyle w:val="NoSpacing"/>
              <w:ind w:left="-5"/>
              <w:rPr>
                <w:rFonts w:ascii="Times New Roman" w:hAnsi="Times New Roman"/>
              </w:rPr>
            </w:pPr>
            <w:r w:rsidRPr="00B11AA9">
              <w:rPr>
                <w:rFonts w:ascii="Times New Roman" w:hAnsi="Times New Roman"/>
                <w:b/>
                <w:i/>
              </w:rPr>
              <w:t>Познавательные:</w:t>
            </w:r>
            <w:r w:rsidRPr="009F61A3">
              <w:rPr>
                <w:rFonts w:ascii="Times New Roman" w:hAnsi="Times New Roman"/>
              </w:rPr>
              <w:t xml:space="preserve"> осуществляют поиск</w:t>
            </w:r>
            <w:r>
              <w:rPr>
                <w:rFonts w:ascii="Times New Roman" w:hAnsi="Times New Roman"/>
              </w:rPr>
              <w:t xml:space="preserve"> </w:t>
            </w:r>
            <w:r w:rsidRPr="009F61A3">
              <w:rPr>
                <w:rFonts w:ascii="Times New Roman" w:hAnsi="Times New Roman"/>
              </w:rPr>
              <w:t>необходимой ин</w:t>
            </w:r>
            <w:r>
              <w:rPr>
                <w:rFonts w:ascii="Times New Roman" w:hAnsi="Times New Roman"/>
              </w:rPr>
              <w:t>формации; самостоя</w:t>
            </w:r>
            <w:r w:rsidRPr="009F61A3">
              <w:rPr>
                <w:rFonts w:ascii="Times New Roman" w:hAnsi="Times New Roman"/>
              </w:rPr>
              <w:t>тельно создают алгоритмы деятельности</w:t>
            </w:r>
            <w:r>
              <w:rPr>
                <w:rFonts w:ascii="Times New Roman" w:hAnsi="Times New Roman"/>
              </w:rPr>
              <w:t xml:space="preserve"> </w:t>
            </w:r>
            <w:r w:rsidRPr="009F61A3">
              <w:rPr>
                <w:rFonts w:ascii="Times New Roman" w:hAnsi="Times New Roman"/>
              </w:rPr>
              <w:t>при решении проблем различного харак</w:t>
            </w:r>
            <w:r w:rsidRPr="009F61A3">
              <w:rPr>
                <w:rFonts w:ascii="Times New Roman" w:hAnsi="Times New Roman"/>
              </w:rPr>
              <w:softHyphen/>
              <w:t>тера.</w:t>
            </w:r>
          </w:p>
          <w:p w:rsidR="003658F8" w:rsidRPr="009F61A3" w:rsidRDefault="003658F8" w:rsidP="00930747">
            <w:pPr>
              <w:pStyle w:val="NoSpacing"/>
              <w:ind w:left="-5"/>
              <w:rPr>
                <w:rFonts w:ascii="Times New Roman" w:hAnsi="Times New Roman"/>
              </w:rPr>
            </w:pPr>
            <w:r w:rsidRPr="00B11AA9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9F61A3">
              <w:rPr>
                <w:rFonts w:ascii="Times New Roman" w:hAnsi="Times New Roman"/>
              </w:rPr>
              <w:t xml:space="preserve"> допускают возмож</w:t>
            </w:r>
            <w:r w:rsidRPr="009F61A3">
              <w:rPr>
                <w:rFonts w:ascii="Times New Roman" w:hAnsi="Times New Roman"/>
              </w:rPr>
              <w:softHyphen/>
              <w:t>ность существования у людей различных</w:t>
            </w:r>
          </w:p>
          <w:p w:rsidR="003658F8" w:rsidRPr="009F61A3" w:rsidRDefault="003658F8" w:rsidP="00930747">
            <w:pPr>
              <w:pStyle w:val="NoSpacing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точек зрения, в том числе не совпадаю</w:t>
            </w:r>
            <w:r w:rsidRPr="009F61A3">
              <w:rPr>
                <w:rFonts w:ascii="Times New Roman" w:hAnsi="Times New Roman"/>
              </w:rPr>
              <w:softHyphen/>
              <w:t>щих с его собственной, и ориентируются</w:t>
            </w:r>
          </w:p>
          <w:p w:rsidR="003658F8" w:rsidRPr="009F61A3" w:rsidRDefault="003658F8" w:rsidP="00930747">
            <w:pPr>
              <w:pStyle w:val="NoSpacing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на позицию партнёра в общении и взаи</w:t>
            </w:r>
            <w:r w:rsidRPr="009F61A3">
              <w:rPr>
                <w:rFonts w:ascii="Times New Roman" w:hAnsi="Times New Roman"/>
              </w:rPr>
              <w:softHyphen/>
              <w:t>модействии.</w:t>
            </w:r>
          </w:p>
          <w:p w:rsidR="003658F8" w:rsidRPr="00F90704" w:rsidRDefault="003658F8" w:rsidP="00930747">
            <w:pPr>
              <w:pStyle w:val="NoSpacing"/>
              <w:ind w:left="-5"/>
              <w:rPr>
                <w:rFonts w:ascii="Times New Roman" w:hAnsi="Times New Roman"/>
              </w:rPr>
            </w:pPr>
            <w:r w:rsidRPr="00B11AA9">
              <w:rPr>
                <w:rFonts w:ascii="Times New Roman" w:hAnsi="Times New Roman"/>
                <w:b/>
                <w:i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определяют цели и лич</w:t>
            </w:r>
            <w:r w:rsidRPr="009F61A3">
              <w:rPr>
                <w:rFonts w:ascii="Times New Roman" w:hAnsi="Times New Roman"/>
              </w:rPr>
              <w:t>ностно значимую проблему урока; дейст</w:t>
            </w:r>
            <w:r w:rsidRPr="009F61A3">
              <w:rPr>
                <w:rFonts w:ascii="Times New Roman" w:hAnsi="Times New Roman"/>
              </w:rPr>
              <w:softHyphen/>
              <w:t>вуют с учетом выделенных учителем ориентиров</w:t>
            </w:r>
          </w:p>
        </w:tc>
        <w:tc>
          <w:tcPr>
            <w:tcW w:w="1984" w:type="dxa"/>
          </w:tcPr>
          <w:p w:rsidR="003658F8" w:rsidRPr="009F61A3" w:rsidRDefault="003658F8" w:rsidP="00930747">
            <w:pPr>
              <w:pStyle w:val="NoSpacing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Осмысливают</w:t>
            </w:r>
          </w:p>
          <w:p w:rsidR="003658F8" w:rsidRPr="009F61A3" w:rsidRDefault="003658F8" w:rsidP="00930747">
            <w:pPr>
              <w:pStyle w:val="NoSpacing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гуманистические</w:t>
            </w:r>
          </w:p>
          <w:p w:rsidR="003658F8" w:rsidRPr="009F61A3" w:rsidRDefault="003658F8" w:rsidP="00930747">
            <w:pPr>
              <w:pStyle w:val="NoSpacing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традиции и цен</w:t>
            </w:r>
            <w:r w:rsidRPr="009F61A3">
              <w:rPr>
                <w:rFonts w:ascii="Times New Roman" w:hAnsi="Times New Roman"/>
              </w:rPr>
              <w:softHyphen/>
              <w:t>ности современ</w:t>
            </w:r>
            <w:r w:rsidRPr="009F61A3">
              <w:rPr>
                <w:rFonts w:ascii="Times New Roman" w:hAnsi="Times New Roman"/>
              </w:rPr>
              <w:softHyphen/>
              <w:t>ного общества</w:t>
            </w:r>
          </w:p>
          <w:p w:rsidR="003658F8" w:rsidRPr="009F61A3" w:rsidRDefault="003658F8" w:rsidP="00930747">
            <w:pPr>
              <w:pStyle w:val="NoSpacing"/>
              <w:ind w:left="-5"/>
              <w:rPr>
                <w:rFonts w:ascii="Times New Roman" w:hAnsi="Times New Roman"/>
              </w:rPr>
            </w:pP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658F8" w:rsidRPr="000B3984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B11AA9">
              <w:rPr>
                <w:rFonts w:ascii="Times New Roman" w:hAnsi="Times New Roman"/>
                <w:b/>
                <w:i/>
                <w:lang w:eastAsia="ru-RU"/>
              </w:rPr>
              <w:t>Раскрывать</w:t>
            </w:r>
            <w:r w:rsidRPr="000B3984">
              <w:rPr>
                <w:rFonts w:ascii="Times New Roman" w:hAnsi="Times New Roman"/>
                <w:lang w:eastAsia="ru-RU"/>
              </w:rPr>
              <w:t xml:space="preserve"> на конкретных примерах цели и ценность че</w:t>
            </w:r>
            <w:r w:rsidRPr="000B3984">
              <w:rPr>
                <w:rFonts w:ascii="Times New Roman" w:hAnsi="Times New Roman"/>
                <w:lang w:eastAsia="ru-RU"/>
              </w:rPr>
              <w:softHyphen/>
              <w:t>ловеческой жизни.</w:t>
            </w:r>
          </w:p>
          <w:p w:rsidR="003658F8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B11AA9">
              <w:rPr>
                <w:rFonts w:ascii="Times New Roman" w:hAnsi="Times New Roman"/>
                <w:b/>
                <w:i/>
                <w:lang w:eastAsia="ru-RU"/>
              </w:rPr>
              <w:t xml:space="preserve">Характеризовать </w:t>
            </w:r>
            <w:r w:rsidRPr="000B3984">
              <w:rPr>
                <w:rFonts w:ascii="Times New Roman" w:hAnsi="Times New Roman"/>
                <w:lang w:eastAsia="ru-RU"/>
              </w:rPr>
              <w:t xml:space="preserve">и </w:t>
            </w:r>
            <w:r w:rsidRPr="00B11AA9">
              <w:rPr>
                <w:rFonts w:ascii="Times New Roman" w:hAnsi="Times New Roman"/>
                <w:b/>
                <w:i/>
                <w:lang w:eastAsia="ru-RU"/>
              </w:rPr>
              <w:t>конкретизировать</w:t>
            </w:r>
            <w:r w:rsidRPr="000B3984">
              <w:rPr>
                <w:rFonts w:ascii="Times New Roman" w:hAnsi="Times New Roman"/>
                <w:lang w:eastAsia="ru-RU"/>
              </w:rPr>
              <w:t xml:space="preserve"> конкретными приме</w:t>
            </w:r>
            <w:r w:rsidRPr="000B3984">
              <w:rPr>
                <w:rFonts w:ascii="Times New Roman" w:hAnsi="Times New Roman"/>
                <w:lang w:eastAsia="ru-RU"/>
              </w:rPr>
              <w:softHyphen/>
              <w:t xml:space="preserve">рами биологическое и социальное в природе человека. 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B11AA9">
              <w:rPr>
                <w:rFonts w:ascii="Times New Roman" w:hAnsi="Times New Roman"/>
                <w:b/>
                <w:i/>
                <w:lang w:eastAsia="ru-RU"/>
              </w:rPr>
              <w:t>Сравнивать</w:t>
            </w:r>
            <w:r w:rsidRPr="000B3984">
              <w:rPr>
                <w:rFonts w:ascii="Times New Roman" w:hAnsi="Times New Roman"/>
                <w:lang w:eastAsia="ru-RU"/>
              </w:rPr>
              <w:t xml:space="preserve"> свойства человека и животных</w:t>
            </w:r>
          </w:p>
        </w:tc>
        <w:tc>
          <w:tcPr>
            <w:tcW w:w="1417" w:type="dxa"/>
          </w:tcPr>
          <w:p w:rsidR="003658F8" w:rsidRPr="00CA449F" w:rsidRDefault="003658F8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§ 1; за</w:t>
            </w:r>
            <w:r w:rsidRPr="00CA449F">
              <w:rPr>
                <w:sz w:val="21"/>
                <w:szCs w:val="21"/>
                <w:lang w:eastAsia="ru-RU"/>
              </w:rPr>
              <w:softHyphen/>
              <w:t>дания</w:t>
            </w:r>
          </w:p>
          <w:p w:rsidR="003658F8" w:rsidRPr="00CA449F" w:rsidRDefault="003658F8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рубрики</w:t>
            </w:r>
          </w:p>
          <w:p w:rsidR="003658F8" w:rsidRPr="00CA449F" w:rsidRDefault="003658F8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«В клас</w:t>
            </w:r>
            <w:r w:rsidRPr="00CA449F">
              <w:rPr>
                <w:sz w:val="21"/>
                <w:szCs w:val="21"/>
                <w:lang w:eastAsia="ru-RU"/>
              </w:rPr>
              <w:softHyphen/>
              <w:t>се и до</w:t>
            </w:r>
            <w:r w:rsidRPr="00CA449F">
              <w:rPr>
                <w:sz w:val="21"/>
                <w:szCs w:val="21"/>
                <w:lang w:eastAsia="ru-RU"/>
              </w:rPr>
              <w:softHyphen/>
              <w:t>ма»,</w:t>
            </w:r>
          </w:p>
          <w:p w:rsidR="003658F8" w:rsidRPr="00CA449F" w:rsidRDefault="003658F8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с. 14-15.</w:t>
            </w:r>
          </w:p>
          <w:p w:rsidR="003658F8" w:rsidRPr="00CA449F" w:rsidRDefault="003658F8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Рабочая</w:t>
            </w:r>
          </w:p>
          <w:p w:rsidR="003658F8" w:rsidRPr="00CA449F" w:rsidRDefault="003658F8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тетрадь,</w:t>
            </w:r>
          </w:p>
          <w:p w:rsidR="003658F8" w:rsidRPr="00CA449F" w:rsidRDefault="003658F8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№ 6, с. 7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3658F8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3-4</w:t>
            </w:r>
          </w:p>
        </w:tc>
        <w:tc>
          <w:tcPr>
            <w:tcW w:w="1560" w:type="dxa"/>
          </w:tcPr>
          <w:p w:rsidR="003658F8" w:rsidRPr="00CA449F" w:rsidRDefault="003658F8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Отрочест</w:t>
            </w:r>
            <w:r w:rsidRPr="00CA449F">
              <w:rPr>
                <w:sz w:val="21"/>
                <w:szCs w:val="21"/>
                <w:lang w:eastAsia="ru-RU"/>
              </w:rPr>
              <w:softHyphen/>
              <w:t>во — особая</w:t>
            </w:r>
          </w:p>
          <w:p w:rsidR="003658F8" w:rsidRPr="00CA449F" w:rsidRDefault="003658F8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пора жизни</w:t>
            </w:r>
          </w:p>
          <w:p w:rsidR="003658F8" w:rsidRPr="00CA449F" w:rsidRDefault="003658F8" w:rsidP="00930747">
            <w:pPr>
              <w:ind w:left="-5"/>
              <w:rPr>
                <w:lang w:eastAsia="ru-RU"/>
              </w:rPr>
            </w:pPr>
            <w:r w:rsidRPr="00CA449F">
              <w:rPr>
                <w:i/>
                <w:iCs/>
                <w:sz w:val="21"/>
                <w:szCs w:val="21"/>
                <w:lang w:eastAsia="ru-RU"/>
              </w:rPr>
              <w:t>(комбини</w:t>
            </w:r>
            <w:r w:rsidRPr="00CA449F">
              <w:rPr>
                <w:i/>
                <w:iCs/>
                <w:sz w:val="21"/>
                <w:szCs w:val="21"/>
                <w:lang w:eastAsia="ru-RU"/>
              </w:rPr>
              <w:softHyphen/>
              <w:t>рованный)</w:t>
            </w:r>
          </w:p>
          <w:p w:rsidR="003658F8" w:rsidRPr="00CA449F" w:rsidRDefault="003658F8" w:rsidP="00930747">
            <w:pPr>
              <w:ind w:left="-5"/>
              <w:rPr>
                <w:sz w:val="10"/>
                <w:szCs w:val="10"/>
                <w:lang w:eastAsia="ru-RU"/>
              </w:rPr>
            </w:pPr>
          </w:p>
          <w:p w:rsidR="003658F8" w:rsidRPr="00CA449F" w:rsidRDefault="003658F8" w:rsidP="00930747">
            <w:pPr>
              <w:ind w:left="-5"/>
              <w:rPr>
                <w:sz w:val="10"/>
                <w:szCs w:val="10"/>
                <w:lang w:eastAsia="ru-RU"/>
              </w:rPr>
            </w:pP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16.09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23.09</w:t>
            </w:r>
          </w:p>
        </w:tc>
        <w:tc>
          <w:tcPr>
            <w:tcW w:w="1417" w:type="dxa"/>
          </w:tcPr>
          <w:p w:rsidR="003658F8" w:rsidRPr="00CA449F" w:rsidRDefault="003658F8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1. Легко ли</w:t>
            </w:r>
          </w:p>
          <w:p w:rsidR="003658F8" w:rsidRPr="00CA449F" w:rsidRDefault="003658F8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быть подрост</w:t>
            </w:r>
            <w:r w:rsidRPr="00CA449F">
              <w:rPr>
                <w:sz w:val="21"/>
                <w:szCs w:val="21"/>
                <w:lang w:eastAsia="ru-RU"/>
              </w:rPr>
              <w:softHyphen/>
              <w:t>ком?</w:t>
            </w:r>
          </w:p>
          <w:p w:rsidR="003658F8" w:rsidRPr="00CA449F" w:rsidRDefault="003658F8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2. Отрочество —пора мечтаний.</w:t>
            </w:r>
          </w:p>
          <w:p w:rsidR="003658F8" w:rsidRPr="00CA449F" w:rsidRDefault="003658F8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3. Самостоя</w:t>
            </w:r>
            <w:r w:rsidRPr="00CA449F">
              <w:rPr>
                <w:sz w:val="21"/>
                <w:szCs w:val="21"/>
                <w:lang w:eastAsia="ru-RU"/>
              </w:rPr>
              <w:softHyphen/>
              <w:t>тельность — по</w:t>
            </w:r>
            <w:r w:rsidRPr="00CA449F">
              <w:rPr>
                <w:sz w:val="21"/>
                <w:szCs w:val="21"/>
                <w:lang w:eastAsia="ru-RU"/>
              </w:rPr>
              <w:softHyphen/>
              <w:t>казатель взрос</w:t>
            </w:r>
            <w:r w:rsidRPr="00CA449F">
              <w:rPr>
                <w:sz w:val="21"/>
                <w:szCs w:val="21"/>
                <w:lang w:eastAsia="ru-RU"/>
              </w:rPr>
              <w:softHyphen/>
              <w:t>лости.</w:t>
            </w:r>
          </w:p>
          <w:p w:rsidR="003658F8" w:rsidRPr="00CA449F" w:rsidRDefault="003658F8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4. Всегда ли са</w:t>
            </w:r>
            <w:r w:rsidRPr="00CA449F">
              <w:rPr>
                <w:sz w:val="21"/>
                <w:szCs w:val="21"/>
                <w:lang w:eastAsia="ru-RU"/>
              </w:rPr>
              <w:softHyphen/>
              <w:t>мостоятель</w:t>
            </w:r>
            <w:r w:rsidRPr="00CA449F">
              <w:rPr>
                <w:sz w:val="21"/>
                <w:szCs w:val="21"/>
                <w:lang w:eastAsia="ru-RU"/>
              </w:rPr>
              <w:softHyphen/>
            </w:r>
          </w:p>
          <w:p w:rsidR="003658F8" w:rsidRPr="00CA449F" w:rsidRDefault="003658F8" w:rsidP="00930747">
            <w:pPr>
              <w:rPr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н</w:t>
            </w:r>
            <w:r w:rsidRPr="00CA449F">
              <w:rPr>
                <w:sz w:val="21"/>
                <w:szCs w:val="21"/>
                <w:lang w:eastAsia="ru-RU"/>
              </w:rPr>
              <w:t>ость</w:t>
            </w:r>
            <w:r>
              <w:rPr>
                <w:sz w:val="21"/>
                <w:szCs w:val="21"/>
                <w:lang w:eastAsia="ru-RU"/>
              </w:rPr>
              <w:t xml:space="preserve"> </w:t>
            </w:r>
            <w:r w:rsidRPr="00CA449F">
              <w:rPr>
                <w:sz w:val="21"/>
                <w:szCs w:val="21"/>
                <w:lang w:eastAsia="ru-RU"/>
              </w:rPr>
              <w:t xml:space="preserve"> приносит</w:t>
            </w:r>
            <w:r>
              <w:rPr>
                <w:lang w:eastAsia="ru-RU"/>
              </w:rPr>
              <w:t xml:space="preserve"> </w:t>
            </w:r>
            <w:r w:rsidRPr="00CA449F">
              <w:rPr>
                <w:sz w:val="21"/>
                <w:szCs w:val="21"/>
                <w:lang w:eastAsia="ru-RU"/>
              </w:rPr>
              <w:t>пользу.</w:t>
            </w:r>
          </w:p>
          <w:p w:rsidR="003658F8" w:rsidRPr="005C7B56" w:rsidRDefault="003658F8" w:rsidP="00930747">
            <w:pPr>
              <w:ind w:left="-5"/>
              <w:rPr>
                <w:sz w:val="21"/>
                <w:szCs w:val="21"/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5. Нужны ли се</w:t>
            </w:r>
            <w:r w:rsidRPr="00CA449F">
              <w:rPr>
                <w:sz w:val="21"/>
                <w:szCs w:val="21"/>
                <w:lang w:eastAsia="ru-RU"/>
              </w:rPr>
              <w:softHyphen/>
              <w:t>годня рыцари</w:t>
            </w:r>
          </w:p>
        </w:tc>
        <w:tc>
          <w:tcPr>
            <w:tcW w:w="1985" w:type="dxa"/>
          </w:tcPr>
          <w:p w:rsidR="003658F8" w:rsidRPr="005C7B56" w:rsidRDefault="003658F8" w:rsidP="00930747">
            <w:pPr>
              <w:ind w:left="-5"/>
              <w:rPr>
                <w:lang w:eastAsia="ru-RU"/>
              </w:rPr>
            </w:pPr>
            <w:r w:rsidRPr="005C7B56">
              <w:rPr>
                <w:i/>
                <w:iCs/>
                <w:lang w:eastAsia="ru-RU"/>
              </w:rPr>
              <w:t>Научатся:</w:t>
            </w:r>
            <w:r w:rsidRPr="005C7B56">
              <w:rPr>
                <w:lang w:eastAsia="ru-RU"/>
              </w:rPr>
              <w:t xml:space="preserve"> определять свое место среди сверст</w:t>
            </w:r>
            <w:r w:rsidRPr="005C7B56">
              <w:rPr>
                <w:lang w:eastAsia="ru-RU"/>
              </w:rPr>
              <w:softHyphen/>
              <w:t>ников и взрослых, пони</w:t>
            </w:r>
            <w:r w:rsidRPr="005C7B56">
              <w:rPr>
                <w:lang w:eastAsia="ru-RU"/>
              </w:rPr>
              <w:softHyphen/>
            </w:r>
          </w:p>
          <w:p w:rsidR="003658F8" w:rsidRPr="005C7B56" w:rsidRDefault="003658F8" w:rsidP="00930747">
            <w:pPr>
              <w:ind w:left="-5"/>
              <w:rPr>
                <w:lang w:eastAsia="ru-RU"/>
              </w:rPr>
            </w:pPr>
            <w:r w:rsidRPr="005C7B56">
              <w:rPr>
                <w:lang w:eastAsia="ru-RU"/>
              </w:rPr>
              <w:t>мать себя.</w:t>
            </w:r>
          </w:p>
          <w:p w:rsidR="003658F8" w:rsidRPr="005C7B56" w:rsidRDefault="003658F8" w:rsidP="00930747">
            <w:pPr>
              <w:ind w:left="-5"/>
              <w:rPr>
                <w:lang w:eastAsia="ru-RU"/>
              </w:rPr>
            </w:pPr>
            <w:r w:rsidRPr="005C7B56">
              <w:rPr>
                <w:i/>
                <w:iCs/>
                <w:lang w:eastAsia="ru-RU"/>
              </w:rPr>
              <w:t>Получат возможность</w:t>
            </w:r>
            <w:r w:rsidRPr="005C7B56">
              <w:rPr>
                <w:lang w:eastAsia="ru-RU"/>
              </w:rPr>
              <w:t xml:space="preserve"> </w:t>
            </w:r>
            <w:r w:rsidRPr="005C7B56">
              <w:rPr>
                <w:i/>
                <w:iCs/>
                <w:lang w:eastAsia="ru-RU"/>
              </w:rPr>
              <w:t>научиться:</w:t>
            </w:r>
            <w:r w:rsidRPr="005C7B56">
              <w:rPr>
                <w:lang w:eastAsia="ru-RU"/>
              </w:rPr>
              <w:t xml:space="preserve"> анализировать</w:t>
            </w:r>
          </w:p>
          <w:p w:rsidR="003658F8" w:rsidRPr="005C7B56" w:rsidRDefault="003658F8" w:rsidP="00930747">
            <w:pPr>
              <w:ind w:left="-5"/>
              <w:rPr>
                <w:lang w:eastAsia="ru-RU"/>
              </w:rPr>
            </w:pPr>
            <w:r w:rsidRPr="005C7B56">
              <w:rPr>
                <w:lang w:eastAsia="ru-RU"/>
              </w:rPr>
              <w:t>свои поступки, чувства, состояния, приобретаемый</w:t>
            </w:r>
            <w:r>
              <w:rPr>
                <w:lang w:eastAsia="ru-RU"/>
              </w:rPr>
              <w:t xml:space="preserve"> </w:t>
            </w:r>
            <w:r w:rsidRPr="005C7B56">
              <w:rPr>
                <w:lang w:eastAsia="ru-RU"/>
              </w:rPr>
              <w:t>опыт; работать в группах и парах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658F8" w:rsidRPr="005C7B56" w:rsidRDefault="003658F8" w:rsidP="00930747">
            <w:pPr>
              <w:ind w:left="-5"/>
              <w:rPr>
                <w:lang w:eastAsia="ru-RU"/>
              </w:rPr>
            </w:pPr>
            <w:r w:rsidRPr="005C7B56">
              <w:rPr>
                <w:b/>
                <w:i/>
                <w:iCs/>
                <w:lang w:eastAsia="ru-RU"/>
              </w:rPr>
              <w:t>Познавательные:</w:t>
            </w:r>
            <w:r w:rsidRPr="005C7B56">
              <w:rPr>
                <w:b/>
                <w:lang w:eastAsia="ru-RU"/>
              </w:rPr>
              <w:t xml:space="preserve"> </w:t>
            </w:r>
            <w:r w:rsidRPr="005C7B56">
              <w:rPr>
                <w:lang w:eastAsia="ru-RU"/>
              </w:rPr>
              <w:t>воспроизводят по па</w:t>
            </w:r>
            <w:r w:rsidRPr="005C7B56">
              <w:rPr>
                <w:lang w:eastAsia="ru-RU"/>
              </w:rPr>
              <w:softHyphen/>
              <w:t>мяти информацию, необходимую для</w:t>
            </w:r>
          </w:p>
          <w:p w:rsidR="003658F8" w:rsidRPr="005C7B56" w:rsidRDefault="003658F8" w:rsidP="00930747">
            <w:pPr>
              <w:ind w:left="-5"/>
              <w:rPr>
                <w:lang w:eastAsia="ru-RU"/>
              </w:rPr>
            </w:pPr>
            <w:r w:rsidRPr="005C7B56">
              <w:rPr>
                <w:lang w:eastAsia="ru-RU"/>
              </w:rPr>
              <w:t>решения учебной задачи; формулируют</w:t>
            </w:r>
            <w:r>
              <w:rPr>
                <w:lang w:eastAsia="ru-RU"/>
              </w:rPr>
              <w:t xml:space="preserve"> </w:t>
            </w:r>
            <w:r w:rsidRPr="005C7B56">
              <w:rPr>
                <w:lang w:eastAsia="ru-RU"/>
              </w:rPr>
              <w:t>ответы на вопросы учителя; использует</w:t>
            </w:r>
          </w:p>
          <w:p w:rsidR="003658F8" w:rsidRPr="005C7B56" w:rsidRDefault="003658F8" w:rsidP="00930747">
            <w:pPr>
              <w:ind w:left="-5"/>
              <w:rPr>
                <w:lang w:eastAsia="ru-RU"/>
              </w:rPr>
            </w:pPr>
            <w:r>
              <w:rPr>
                <w:lang w:eastAsia="ru-RU"/>
              </w:rPr>
              <w:t xml:space="preserve">знаково-символические </w:t>
            </w:r>
            <w:r w:rsidRPr="005C7B56">
              <w:rPr>
                <w:lang w:eastAsia="ru-RU"/>
              </w:rPr>
              <w:t>средства, в том</w:t>
            </w:r>
            <w:r>
              <w:rPr>
                <w:lang w:eastAsia="ru-RU"/>
              </w:rPr>
              <w:t xml:space="preserve"> </w:t>
            </w:r>
            <w:r w:rsidRPr="005C7B56">
              <w:rPr>
                <w:lang w:eastAsia="ru-RU"/>
              </w:rPr>
              <w:t>числе схемы для решения задач.</w:t>
            </w:r>
          </w:p>
          <w:p w:rsidR="003658F8" w:rsidRPr="005C7B56" w:rsidRDefault="003658F8" w:rsidP="00930747">
            <w:pPr>
              <w:ind w:left="-5"/>
              <w:rPr>
                <w:lang w:eastAsia="ru-RU"/>
              </w:rPr>
            </w:pPr>
            <w:r w:rsidRPr="005C7B56">
              <w:rPr>
                <w:b/>
                <w:i/>
                <w:iCs/>
                <w:lang w:eastAsia="ru-RU"/>
              </w:rPr>
              <w:t>Коммуникативные:</w:t>
            </w:r>
            <w:r w:rsidRPr="005C7B56">
              <w:rPr>
                <w:lang w:eastAsia="ru-RU"/>
              </w:rPr>
              <w:t xml:space="preserve"> принимают другое</w:t>
            </w:r>
            <w:r>
              <w:rPr>
                <w:lang w:eastAsia="ru-RU"/>
              </w:rPr>
              <w:t xml:space="preserve"> </w:t>
            </w:r>
            <w:r w:rsidRPr="005C7B56">
              <w:rPr>
                <w:lang w:eastAsia="ru-RU"/>
              </w:rPr>
              <w:t>мнение и позицию, допускают существо</w:t>
            </w:r>
            <w:r w:rsidRPr="005C7B56">
              <w:rPr>
                <w:lang w:eastAsia="ru-RU"/>
              </w:rPr>
              <w:softHyphen/>
              <w:t>вание различных точек зрения; адекватно</w:t>
            </w:r>
            <w:r>
              <w:rPr>
                <w:lang w:eastAsia="ru-RU"/>
              </w:rPr>
              <w:t xml:space="preserve"> </w:t>
            </w:r>
            <w:r w:rsidRPr="005C7B56">
              <w:rPr>
                <w:lang w:eastAsia="ru-RU"/>
              </w:rPr>
              <w:t>используют речевые средства для реше</w:t>
            </w:r>
            <w:r w:rsidRPr="005C7B56">
              <w:rPr>
                <w:lang w:eastAsia="ru-RU"/>
              </w:rPr>
              <w:softHyphen/>
              <w:t>ния различных коммуникативных задач.</w:t>
            </w:r>
          </w:p>
          <w:p w:rsidR="003658F8" w:rsidRPr="005C7B56" w:rsidRDefault="003658F8" w:rsidP="00930747">
            <w:pPr>
              <w:ind w:left="-5"/>
              <w:rPr>
                <w:lang w:eastAsia="ru-RU"/>
              </w:rPr>
            </w:pPr>
            <w:r w:rsidRPr="005C7B56">
              <w:rPr>
                <w:b/>
                <w:i/>
                <w:iCs/>
                <w:lang w:eastAsia="ru-RU"/>
              </w:rPr>
              <w:t>Регулятивные:</w:t>
            </w:r>
            <w:r w:rsidRPr="005C7B56">
              <w:rPr>
                <w:lang w:eastAsia="ru-RU"/>
              </w:rPr>
              <w:t xml:space="preserve"> планируют решение</w:t>
            </w:r>
            <w:r>
              <w:rPr>
                <w:lang w:eastAsia="ru-RU"/>
              </w:rPr>
              <w:t xml:space="preserve"> </w:t>
            </w:r>
            <w:r w:rsidRPr="005C7B56">
              <w:rPr>
                <w:lang w:eastAsia="ru-RU"/>
              </w:rPr>
              <w:t>учебной задачи, выстраивают алгоритм</w:t>
            </w:r>
          </w:p>
          <w:p w:rsidR="003658F8" w:rsidRPr="005C7B56" w:rsidRDefault="003658F8" w:rsidP="00930747">
            <w:pPr>
              <w:ind w:left="-5"/>
              <w:rPr>
                <w:lang w:eastAsia="ru-RU"/>
              </w:rPr>
            </w:pPr>
            <w:r w:rsidRPr="005C7B56">
              <w:rPr>
                <w:lang w:eastAsia="ru-RU"/>
              </w:rPr>
              <w:t>действий; корректируют деятельность, вносят изменения в процесс с учетом воз</w:t>
            </w:r>
            <w:r w:rsidRPr="005C7B56">
              <w:rPr>
                <w:lang w:eastAsia="ru-RU"/>
              </w:rPr>
              <w:softHyphen/>
              <w:t>никших трудностей</w:t>
            </w:r>
          </w:p>
        </w:tc>
        <w:tc>
          <w:tcPr>
            <w:tcW w:w="1984" w:type="dxa"/>
          </w:tcPr>
          <w:p w:rsidR="003658F8" w:rsidRPr="00644260" w:rsidRDefault="003658F8" w:rsidP="00930747">
            <w:pPr>
              <w:ind w:left="-5"/>
              <w:rPr>
                <w:lang w:eastAsia="ru-RU"/>
              </w:rPr>
            </w:pPr>
            <w:r w:rsidRPr="00644260">
              <w:rPr>
                <w:lang w:eastAsia="ru-RU"/>
              </w:rPr>
              <w:t>Выражают</w:t>
            </w:r>
            <w:r>
              <w:rPr>
                <w:lang w:eastAsia="ru-RU"/>
              </w:rPr>
              <w:t xml:space="preserve"> </w:t>
            </w:r>
            <w:r w:rsidRPr="00644260">
              <w:rPr>
                <w:lang w:eastAsia="ru-RU"/>
              </w:rPr>
              <w:t>свою позицию</w:t>
            </w:r>
            <w:r>
              <w:rPr>
                <w:lang w:eastAsia="ru-RU"/>
              </w:rPr>
              <w:t xml:space="preserve"> </w:t>
            </w:r>
            <w:r w:rsidRPr="00644260">
              <w:rPr>
                <w:lang w:eastAsia="ru-RU"/>
              </w:rPr>
              <w:t>на уров</w:t>
            </w:r>
            <w:r>
              <w:rPr>
                <w:lang w:eastAsia="ru-RU"/>
              </w:rPr>
              <w:t>не поло</w:t>
            </w:r>
            <w:r w:rsidRPr="00644260">
              <w:rPr>
                <w:lang w:eastAsia="ru-RU"/>
              </w:rPr>
              <w:t>жительного от</w:t>
            </w:r>
            <w:r w:rsidRPr="00644260">
              <w:rPr>
                <w:lang w:eastAsia="ru-RU"/>
              </w:rPr>
              <w:softHyphen/>
              <w:t>ношения к учеб</w:t>
            </w:r>
            <w:r w:rsidRPr="00644260">
              <w:rPr>
                <w:lang w:eastAsia="ru-RU"/>
              </w:rPr>
              <w:softHyphen/>
              <w:t>ному процессу;</w:t>
            </w:r>
            <w:r>
              <w:rPr>
                <w:lang w:eastAsia="ru-RU"/>
              </w:rPr>
              <w:t xml:space="preserve"> проявляют учебно- </w:t>
            </w:r>
            <w:r w:rsidRPr="00644260">
              <w:rPr>
                <w:lang w:eastAsia="ru-RU"/>
              </w:rPr>
              <w:t>познава</w:t>
            </w:r>
            <w:r>
              <w:rPr>
                <w:lang w:eastAsia="ru-RU"/>
              </w:rPr>
              <w:t>тель</w:t>
            </w:r>
            <w:r w:rsidRPr="00644260">
              <w:rPr>
                <w:lang w:eastAsia="ru-RU"/>
              </w:rPr>
              <w:t>ный интерес</w:t>
            </w:r>
          </w:p>
          <w:p w:rsidR="003658F8" w:rsidRPr="00644260" w:rsidRDefault="003658F8" w:rsidP="00930747">
            <w:pPr>
              <w:ind w:left="-5"/>
              <w:rPr>
                <w:lang w:eastAsia="ru-RU"/>
              </w:rPr>
            </w:pPr>
            <w:r>
              <w:rPr>
                <w:lang w:eastAsia="ru-RU"/>
              </w:rPr>
              <w:t>к новому мате</w:t>
            </w:r>
            <w:r w:rsidRPr="00644260">
              <w:rPr>
                <w:lang w:eastAsia="ru-RU"/>
              </w:rPr>
              <w:t>риалу и спосо</w:t>
            </w:r>
            <w:r w:rsidRPr="00644260">
              <w:rPr>
                <w:lang w:eastAsia="ru-RU"/>
              </w:rPr>
              <w:softHyphen/>
            </w:r>
            <w:r>
              <w:rPr>
                <w:lang w:eastAsia="ru-RU"/>
              </w:rPr>
              <w:t>бам решения но</w:t>
            </w:r>
            <w:r w:rsidRPr="00644260">
              <w:rPr>
                <w:lang w:eastAsia="ru-RU"/>
              </w:rPr>
              <w:t>вой задачи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3826D9">
              <w:rPr>
                <w:rFonts w:ascii="Times New Roman" w:hAnsi="Times New Roman"/>
                <w:b/>
                <w:i/>
                <w:lang w:eastAsia="ru-RU"/>
              </w:rPr>
              <w:t xml:space="preserve">Описывать </w:t>
            </w:r>
            <w:r w:rsidRPr="00767766">
              <w:rPr>
                <w:rFonts w:ascii="Times New Roman" w:hAnsi="Times New Roman"/>
                <w:lang w:eastAsia="ru-RU"/>
              </w:rPr>
              <w:t xml:space="preserve">отрочество как особую пору жизни. 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3826D9">
              <w:rPr>
                <w:rFonts w:ascii="Times New Roman" w:hAnsi="Times New Roman"/>
                <w:b/>
                <w:i/>
                <w:lang w:eastAsia="ru-RU"/>
              </w:rPr>
              <w:t>Раскрывать</w:t>
            </w:r>
            <w:r w:rsidRPr="00767766">
              <w:rPr>
                <w:rFonts w:ascii="Times New Roman" w:hAnsi="Times New Roman"/>
                <w:lang w:eastAsia="ru-RU"/>
              </w:rPr>
              <w:t xml:space="preserve"> на конкретных примерах значение самостоя</w:t>
            </w:r>
            <w:r w:rsidRPr="00767766">
              <w:rPr>
                <w:rFonts w:ascii="Times New Roman" w:hAnsi="Times New Roman"/>
                <w:lang w:eastAsia="ru-RU"/>
              </w:rPr>
              <w:softHyphen/>
              <w:t>тельности как показателя взрослости</w:t>
            </w:r>
          </w:p>
        </w:tc>
        <w:tc>
          <w:tcPr>
            <w:tcW w:w="1417" w:type="dxa"/>
          </w:tcPr>
          <w:p w:rsidR="003658F8" w:rsidRPr="00CA449F" w:rsidRDefault="003658F8" w:rsidP="00930747">
            <w:pPr>
              <w:ind w:left="-5"/>
              <w:rPr>
                <w:lang w:eastAsia="ru-RU"/>
              </w:rPr>
            </w:pPr>
            <w:r w:rsidRPr="00CA449F">
              <w:rPr>
                <w:sz w:val="19"/>
                <w:szCs w:val="19"/>
                <w:lang w:eastAsia="ru-RU"/>
              </w:rPr>
              <w:t>§ 2;</w:t>
            </w:r>
            <w:r w:rsidRPr="00CA449F">
              <w:rPr>
                <w:sz w:val="21"/>
                <w:szCs w:val="21"/>
                <w:lang w:eastAsia="ru-RU"/>
              </w:rPr>
              <w:t xml:space="preserve"> за</w:t>
            </w:r>
            <w:r w:rsidRPr="00CA449F">
              <w:rPr>
                <w:sz w:val="21"/>
                <w:szCs w:val="21"/>
                <w:lang w:eastAsia="ru-RU"/>
              </w:rPr>
              <w:softHyphen/>
              <w:t>дания</w:t>
            </w:r>
          </w:p>
          <w:p w:rsidR="003658F8" w:rsidRPr="00CA449F" w:rsidRDefault="003658F8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рубрики</w:t>
            </w:r>
          </w:p>
          <w:p w:rsidR="003658F8" w:rsidRPr="00CA449F" w:rsidRDefault="003658F8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«В клас</w:t>
            </w:r>
            <w:r w:rsidRPr="00CA449F">
              <w:rPr>
                <w:sz w:val="21"/>
                <w:szCs w:val="21"/>
                <w:lang w:eastAsia="ru-RU"/>
              </w:rPr>
              <w:softHyphen/>
              <w:t>се и до</w:t>
            </w:r>
            <w:r w:rsidRPr="00CA449F">
              <w:rPr>
                <w:sz w:val="21"/>
                <w:szCs w:val="21"/>
                <w:lang w:eastAsia="ru-RU"/>
              </w:rPr>
              <w:softHyphen/>
              <w:t>ма»,</w:t>
            </w:r>
          </w:p>
          <w:p w:rsidR="003658F8" w:rsidRPr="00CA449F" w:rsidRDefault="003658F8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с. 21-22.</w:t>
            </w:r>
          </w:p>
          <w:p w:rsidR="003658F8" w:rsidRPr="00CA449F" w:rsidRDefault="003658F8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Подго</w:t>
            </w:r>
            <w:r w:rsidRPr="00CA449F">
              <w:rPr>
                <w:sz w:val="21"/>
                <w:szCs w:val="21"/>
                <w:lang w:eastAsia="ru-RU"/>
              </w:rPr>
              <w:softHyphen/>
              <w:t>товка</w:t>
            </w:r>
          </w:p>
          <w:p w:rsidR="003658F8" w:rsidRPr="003826D9" w:rsidRDefault="003658F8" w:rsidP="00930747">
            <w:pPr>
              <w:ind w:left="-5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к выполнению индивидуальных проек</w:t>
            </w:r>
            <w:r w:rsidRPr="00CA449F">
              <w:rPr>
                <w:sz w:val="21"/>
                <w:szCs w:val="21"/>
                <w:lang w:eastAsia="ru-RU"/>
              </w:rPr>
              <w:softHyphen/>
              <w:t>тов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3658F8" w:rsidRPr="00F90704" w:rsidTr="00930747">
        <w:trPr>
          <w:gridAfter w:val="12"/>
          <w:wAfter w:w="10488" w:type="dxa"/>
          <w:trHeight w:val="510"/>
        </w:trPr>
        <w:tc>
          <w:tcPr>
            <w:tcW w:w="16018" w:type="dxa"/>
            <w:gridSpan w:val="9"/>
            <w:vAlign w:val="center"/>
          </w:tcPr>
          <w:p w:rsidR="003658F8" w:rsidRPr="00E50944" w:rsidRDefault="003658F8" w:rsidP="00930747">
            <w:pPr>
              <w:ind w:left="-5"/>
              <w:jc w:val="center"/>
              <w:rPr>
                <w:b/>
                <w:lang w:eastAsia="ru-RU"/>
              </w:rPr>
            </w:pPr>
            <w:r w:rsidRPr="00E50944">
              <w:rPr>
                <w:b/>
                <w:lang w:eastAsia="ru-RU"/>
              </w:rPr>
              <w:t xml:space="preserve">Глава </w:t>
            </w:r>
            <w:r w:rsidRPr="00E50944">
              <w:rPr>
                <w:b/>
                <w:lang w:val="en-US" w:eastAsia="ru-RU"/>
              </w:rPr>
              <w:t>II</w:t>
            </w:r>
            <w:r w:rsidRPr="00E50944">
              <w:rPr>
                <w:b/>
                <w:lang w:eastAsia="ru-RU"/>
              </w:rPr>
              <w:t>.  Семья (7 часов)</w:t>
            </w:r>
          </w:p>
        </w:tc>
      </w:tr>
      <w:tr w:rsidR="003658F8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658F8" w:rsidRPr="00CA449F" w:rsidRDefault="003658F8" w:rsidP="00930747">
            <w:pPr>
              <w:jc w:val="center"/>
              <w:rPr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 xml:space="preserve">5- </w:t>
            </w:r>
            <w:r w:rsidRPr="00CA449F">
              <w:rPr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560" w:type="dxa"/>
          </w:tcPr>
          <w:p w:rsidR="003658F8" w:rsidRPr="003826D9" w:rsidRDefault="003658F8" w:rsidP="00930747">
            <w:pPr>
              <w:spacing w:line="256" w:lineRule="exact"/>
              <w:jc w:val="both"/>
              <w:rPr>
                <w:lang w:eastAsia="ru-RU"/>
              </w:rPr>
            </w:pPr>
            <w:r w:rsidRPr="003826D9">
              <w:rPr>
                <w:lang w:eastAsia="ru-RU"/>
              </w:rPr>
              <w:t xml:space="preserve">Семья и семейные отношения </w:t>
            </w:r>
          </w:p>
          <w:p w:rsidR="003658F8" w:rsidRPr="00CA449F" w:rsidRDefault="003658F8" w:rsidP="00930747">
            <w:pPr>
              <w:spacing w:line="256" w:lineRule="exact"/>
              <w:jc w:val="both"/>
              <w:rPr>
                <w:lang w:eastAsia="ru-RU"/>
              </w:rPr>
            </w:pPr>
            <w:r w:rsidRPr="003826D9">
              <w:rPr>
                <w:i/>
                <w:iCs/>
                <w:lang w:eastAsia="ru-RU"/>
              </w:rPr>
              <w:t>(озна</w:t>
            </w:r>
            <w:r>
              <w:rPr>
                <w:i/>
                <w:iCs/>
                <w:lang w:eastAsia="ru-RU"/>
              </w:rPr>
              <w:t>ком</w:t>
            </w:r>
            <w:r w:rsidRPr="003826D9">
              <w:rPr>
                <w:i/>
                <w:iCs/>
                <w:lang w:eastAsia="ru-RU"/>
              </w:rPr>
              <w:t>ление с но</w:t>
            </w:r>
            <w:r w:rsidRPr="003826D9">
              <w:rPr>
                <w:i/>
                <w:iCs/>
                <w:lang w:eastAsia="ru-RU"/>
              </w:rPr>
              <w:softHyphen/>
              <w:t>вым мате</w:t>
            </w:r>
            <w:r w:rsidRPr="003826D9">
              <w:rPr>
                <w:i/>
                <w:iCs/>
                <w:lang w:eastAsia="ru-RU"/>
              </w:rPr>
              <w:softHyphen/>
              <w:t>риалом)</w:t>
            </w:r>
          </w:p>
        </w:tc>
        <w:tc>
          <w:tcPr>
            <w:tcW w:w="992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07.10</w:t>
            </w:r>
          </w:p>
        </w:tc>
        <w:tc>
          <w:tcPr>
            <w:tcW w:w="1417" w:type="dxa"/>
          </w:tcPr>
          <w:p w:rsidR="003658F8" w:rsidRPr="00CA449F" w:rsidRDefault="003658F8" w:rsidP="00930747">
            <w:pPr>
              <w:tabs>
                <w:tab w:val="left" w:pos="360"/>
              </w:tabs>
              <w:spacing w:line="256" w:lineRule="exact"/>
              <w:jc w:val="both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1.</w:t>
            </w:r>
            <w:r w:rsidRPr="00CA449F">
              <w:rPr>
                <w:sz w:val="21"/>
                <w:szCs w:val="21"/>
                <w:lang w:eastAsia="ru-RU"/>
              </w:rPr>
              <w:t>Зачем люди создают с</w:t>
            </w:r>
            <w:r>
              <w:rPr>
                <w:sz w:val="21"/>
                <w:szCs w:val="21"/>
                <w:lang w:eastAsia="ru-RU"/>
              </w:rPr>
              <w:t>е</w:t>
            </w:r>
            <w:r w:rsidRPr="00CA449F">
              <w:rPr>
                <w:sz w:val="21"/>
                <w:szCs w:val="21"/>
                <w:lang w:eastAsia="ru-RU"/>
              </w:rPr>
              <w:t>мьи.</w:t>
            </w:r>
          </w:p>
          <w:p w:rsidR="003658F8" w:rsidRPr="00CA449F" w:rsidRDefault="003658F8" w:rsidP="00930747">
            <w:pPr>
              <w:tabs>
                <w:tab w:val="left" w:pos="364"/>
              </w:tabs>
              <w:spacing w:line="256" w:lineRule="exact"/>
              <w:jc w:val="both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 xml:space="preserve">2. </w:t>
            </w:r>
            <w:r w:rsidRPr="00CA449F">
              <w:rPr>
                <w:sz w:val="21"/>
                <w:szCs w:val="21"/>
                <w:lang w:eastAsia="ru-RU"/>
              </w:rPr>
              <w:t>Если семья не выполняет своих обязанно</w:t>
            </w:r>
            <w:r w:rsidRPr="00CA449F">
              <w:rPr>
                <w:sz w:val="21"/>
                <w:szCs w:val="21"/>
                <w:lang w:eastAsia="ru-RU"/>
              </w:rPr>
              <w:softHyphen/>
              <w:t>стей.</w:t>
            </w:r>
          </w:p>
          <w:p w:rsidR="003658F8" w:rsidRPr="00CA449F" w:rsidRDefault="003658F8" w:rsidP="00930747">
            <w:pPr>
              <w:tabs>
                <w:tab w:val="left" w:pos="352"/>
              </w:tabs>
              <w:spacing w:line="256" w:lineRule="exact"/>
              <w:jc w:val="both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 xml:space="preserve">3. </w:t>
            </w:r>
            <w:r w:rsidRPr="00CA449F">
              <w:rPr>
                <w:sz w:val="21"/>
                <w:szCs w:val="21"/>
                <w:lang w:eastAsia="ru-RU"/>
              </w:rPr>
              <w:t>Какие быва</w:t>
            </w:r>
            <w:r w:rsidRPr="00CA449F">
              <w:rPr>
                <w:sz w:val="21"/>
                <w:szCs w:val="21"/>
                <w:lang w:eastAsia="ru-RU"/>
              </w:rPr>
              <w:softHyphen/>
              <w:t>ют семьи</w:t>
            </w:r>
          </w:p>
        </w:tc>
        <w:tc>
          <w:tcPr>
            <w:tcW w:w="1985" w:type="dxa"/>
          </w:tcPr>
          <w:p w:rsidR="003658F8" w:rsidRPr="002139BE" w:rsidRDefault="003658F8" w:rsidP="00930747">
            <w:pPr>
              <w:spacing w:line="256" w:lineRule="exact"/>
              <w:rPr>
                <w:lang w:eastAsia="ru-RU"/>
              </w:rPr>
            </w:pPr>
            <w:r w:rsidRPr="002139BE">
              <w:rPr>
                <w:i/>
                <w:iCs/>
                <w:lang w:eastAsia="ru-RU"/>
              </w:rPr>
              <w:t>Научатся:</w:t>
            </w:r>
            <w:r w:rsidRPr="002139BE">
              <w:rPr>
                <w:lang w:eastAsia="ru-RU"/>
              </w:rPr>
              <w:t xml:space="preserve"> изучать исто</w:t>
            </w:r>
            <w:r w:rsidRPr="002139BE">
              <w:rPr>
                <w:lang w:eastAsia="ru-RU"/>
              </w:rPr>
              <w:softHyphen/>
              <w:t>рию своей семьи; опреде</w:t>
            </w:r>
            <w:r w:rsidRPr="002139BE">
              <w:rPr>
                <w:lang w:eastAsia="ru-RU"/>
              </w:rPr>
              <w:softHyphen/>
              <w:t>лять ее функции; характе</w:t>
            </w:r>
            <w:r w:rsidRPr="002139BE">
              <w:rPr>
                <w:lang w:eastAsia="ru-RU"/>
              </w:rPr>
              <w:softHyphen/>
              <w:t xml:space="preserve">ризовать семейно-право- вые отношения. </w:t>
            </w:r>
          </w:p>
          <w:p w:rsidR="003658F8" w:rsidRPr="002139BE" w:rsidRDefault="003658F8" w:rsidP="00930747">
            <w:pPr>
              <w:spacing w:line="256" w:lineRule="exact"/>
              <w:rPr>
                <w:lang w:eastAsia="ru-RU"/>
              </w:rPr>
            </w:pPr>
            <w:r w:rsidRPr="002139BE">
              <w:rPr>
                <w:i/>
                <w:iCs/>
                <w:lang w:eastAsia="ru-RU"/>
              </w:rPr>
              <w:t>Получат возможность научиться:</w:t>
            </w:r>
            <w:r w:rsidRPr="002139BE">
              <w:rPr>
                <w:lang w:eastAsia="ru-RU"/>
              </w:rPr>
              <w:t xml:space="preserve"> составлять генеалогическое древо; ра</w:t>
            </w:r>
            <w:r w:rsidRPr="002139BE">
              <w:rPr>
                <w:lang w:eastAsia="ru-RU"/>
              </w:rPr>
              <w:softHyphen/>
              <w:t>ботать с текстом учебни</w:t>
            </w:r>
            <w:r w:rsidRPr="002139BE">
              <w:rPr>
                <w:lang w:eastAsia="ru-RU"/>
              </w:rPr>
              <w:softHyphen/>
              <w:t>ка; анализировать табли</w:t>
            </w:r>
            <w:r w:rsidRPr="002139BE">
              <w:rPr>
                <w:lang w:eastAsia="ru-RU"/>
              </w:rPr>
              <w:softHyphen/>
              <w:t>цы; решать логические задачи; высказывать соб</w:t>
            </w:r>
            <w:r w:rsidRPr="002139BE">
              <w:rPr>
                <w:lang w:eastAsia="ru-RU"/>
              </w:rPr>
              <w:softHyphen/>
              <w:t>ственное мнение, сужде</w:t>
            </w:r>
            <w:r w:rsidRPr="002139BE">
              <w:rPr>
                <w:lang w:eastAsia="ru-RU"/>
              </w:rPr>
              <w:softHyphen/>
              <w:t>ния</w:t>
            </w:r>
          </w:p>
        </w:tc>
        <w:tc>
          <w:tcPr>
            <w:tcW w:w="2977" w:type="dxa"/>
          </w:tcPr>
          <w:p w:rsidR="003658F8" w:rsidRDefault="003658F8" w:rsidP="00930747">
            <w:pPr>
              <w:spacing w:line="256" w:lineRule="exact"/>
              <w:rPr>
                <w:lang w:eastAsia="ru-RU"/>
              </w:rPr>
            </w:pPr>
            <w:r w:rsidRPr="002139BE">
              <w:rPr>
                <w:b/>
                <w:i/>
                <w:iCs/>
                <w:lang w:eastAsia="ru-RU"/>
              </w:rPr>
              <w:t>Познавательные:</w:t>
            </w:r>
            <w:r w:rsidRPr="002139BE">
              <w:rPr>
                <w:lang w:eastAsia="ru-RU"/>
              </w:rPr>
              <w:t xml:space="preserve"> самостоятельно выде</w:t>
            </w:r>
            <w:r w:rsidRPr="002139BE">
              <w:rPr>
                <w:lang w:eastAsia="ru-RU"/>
              </w:rPr>
              <w:softHyphen/>
              <w:t xml:space="preserve">ляют и формулируют цели; анализируют вопросы, формулируют ответы. </w:t>
            </w:r>
          </w:p>
          <w:p w:rsidR="003658F8" w:rsidRPr="002139BE" w:rsidRDefault="003658F8" w:rsidP="00930747">
            <w:pPr>
              <w:spacing w:line="256" w:lineRule="exact"/>
              <w:rPr>
                <w:lang w:eastAsia="ru-RU"/>
              </w:rPr>
            </w:pPr>
            <w:r w:rsidRPr="002139BE">
              <w:rPr>
                <w:b/>
                <w:i/>
                <w:iCs/>
                <w:lang w:eastAsia="ru-RU"/>
              </w:rPr>
              <w:t>Коммуникативные</w:t>
            </w:r>
            <w:r w:rsidRPr="002139BE">
              <w:rPr>
                <w:i/>
                <w:iCs/>
                <w:lang w:eastAsia="ru-RU"/>
              </w:rPr>
              <w:t>:</w:t>
            </w:r>
            <w:r w:rsidRPr="002139BE">
              <w:rPr>
                <w:lang w:eastAsia="ru-RU"/>
              </w:rPr>
              <w:t xml:space="preserve"> участвуют в коллек</w:t>
            </w:r>
            <w:r w:rsidRPr="002139BE">
              <w:rPr>
                <w:lang w:eastAsia="ru-RU"/>
              </w:rPr>
              <w:softHyphen/>
              <w:t>тивном обсуждении проблем; обменива</w:t>
            </w:r>
            <w:r w:rsidRPr="002139BE">
              <w:rPr>
                <w:lang w:eastAsia="ru-RU"/>
              </w:rPr>
              <w:softHyphen/>
              <w:t>ются мнениями, понимают позицию партнера.</w:t>
            </w:r>
          </w:p>
          <w:p w:rsidR="003658F8" w:rsidRPr="002139BE" w:rsidRDefault="003658F8" w:rsidP="00930747">
            <w:pPr>
              <w:spacing w:line="256" w:lineRule="exact"/>
              <w:rPr>
                <w:lang w:eastAsia="ru-RU"/>
              </w:rPr>
            </w:pPr>
            <w:r w:rsidRPr="002139BE">
              <w:rPr>
                <w:b/>
                <w:i/>
                <w:iCs/>
                <w:lang w:eastAsia="ru-RU"/>
              </w:rPr>
              <w:t>Регулятивные:</w:t>
            </w:r>
            <w:r w:rsidRPr="002139BE">
              <w:rPr>
                <w:lang w:eastAsia="ru-RU"/>
              </w:rPr>
              <w:t xml:space="preserve"> принимают и сохраняют учебную задачу; самостоятельно выде</w:t>
            </w:r>
            <w:r w:rsidRPr="002139BE">
              <w:rPr>
                <w:lang w:eastAsia="ru-RU"/>
              </w:rPr>
              <w:softHyphen/>
              <w:t>ляют и формулируют цель; составляют план последовательности действий</w:t>
            </w:r>
          </w:p>
        </w:tc>
        <w:tc>
          <w:tcPr>
            <w:tcW w:w="1984" w:type="dxa"/>
          </w:tcPr>
          <w:p w:rsidR="003658F8" w:rsidRPr="002139BE" w:rsidRDefault="003658F8" w:rsidP="00930747">
            <w:pPr>
              <w:spacing w:line="256" w:lineRule="exact"/>
              <w:rPr>
                <w:lang w:eastAsia="ru-RU"/>
              </w:rPr>
            </w:pPr>
            <w:r w:rsidRPr="002139BE">
              <w:rPr>
                <w:lang w:eastAsia="ru-RU"/>
              </w:rPr>
              <w:t>Применяют пра</w:t>
            </w:r>
            <w:r w:rsidRPr="002139BE">
              <w:rPr>
                <w:lang w:eastAsia="ru-RU"/>
              </w:rPr>
              <w:softHyphen/>
              <w:t>вила делового сотрудничества; сравнивают р</w:t>
            </w:r>
            <w:r>
              <w:rPr>
                <w:lang w:eastAsia="ru-RU"/>
              </w:rPr>
              <w:t>аз</w:t>
            </w:r>
            <w:r>
              <w:rPr>
                <w:lang w:eastAsia="ru-RU"/>
              </w:rPr>
              <w:softHyphen/>
              <w:t>ные точки зре</w:t>
            </w:r>
            <w:r>
              <w:rPr>
                <w:lang w:eastAsia="ru-RU"/>
              </w:rPr>
              <w:softHyphen/>
              <w:t xml:space="preserve">ния; оценивают </w:t>
            </w:r>
            <w:r w:rsidRPr="002139BE">
              <w:rPr>
                <w:lang w:eastAsia="ru-RU"/>
              </w:rPr>
              <w:t>собственную учебную дея</w:t>
            </w:r>
            <w:r w:rsidRPr="002139BE">
              <w:rPr>
                <w:lang w:eastAsia="ru-RU"/>
              </w:rPr>
              <w:softHyphen/>
              <w:t>тельность; вы</w:t>
            </w:r>
            <w:r w:rsidRPr="002139BE">
              <w:rPr>
                <w:lang w:eastAsia="ru-RU"/>
              </w:rPr>
              <w:softHyphen/>
              <w:t>ражают положи</w:t>
            </w:r>
            <w:r w:rsidRPr="002139BE">
              <w:rPr>
                <w:lang w:eastAsia="ru-RU"/>
              </w:rPr>
              <w:softHyphen/>
              <w:t>тельное отноше</w:t>
            </w:r>
            <w:r w:rsidRPr="002139BE">
              <w:rPr>
                <w:lang w:eastAsia="ru-RU"/>
              </w:rPr>
              <w:softHyphen/>
              <w:t>ние к процессу познания</w:t>
            </w:r>
          </w:p>
        </w:tc>
        <w:tc>
          <w:tcPr>
            <w:tcW w:w="2977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2139BE">
              <w:rPr>
                <w:rFonts w:ascii="Times New Roman" w:hAnsi="Times New Roman"/>
                <w:b/>
                <w:i/>
                <w:lang w:eastAsia="ru-RU"/>
              </w:rPr>
              <w:t>Показывать</w:t>
            </w:r>
            <w:r w:rsidRPr="00A52BC5">
              <w:rPr>
                <w:rFonts w:ascii="Times New Roman" w:hAnsi="Times New Roman"/>
                <w:lang w:eastAsia="ru-RU"/>
              </w:rPr>
              <w:t xml:space="preserve"> на конкретных примерах меры государственной поддержки семьи.</w:t>
            </w:r>
          </w:p>
          <w:p w:rsidR="003658F8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2139BE">
              <w:rPr>
                <w:rFonts w:ascii="Times New Roman" w:hAnsi="Times New Roman"/>
                <w:b/>
                <w:i/>
                <w:lang w:eastAsia="ru-RU"/>
              </w:rPr>
              <w:t>Сравнивать</w:t>
            </w:r>
            <w:r w:rsidRPr="00A52BC5">
              <w:rPr>
                <w:rFonts w:ascii="Times New Roman" w:hAnsi="Times New Roman"/>
                <w:lang w:eastAsia="ru-RU"/>
              </w:rPr>
              <w:t xml:space="preserve"> двухпоколенные и трёхпоколенные с</w:t>
            </w:r>
            <w:r>
              <w:rPr>
                <w:rFonts w:ascii="Times New Roman" w:hAnsi="Times New Roman"/>
                <w:lang w:eastAsia="ru-RU"/>
              </w:rPr>
              <w:t>е</w:t>
            </w:r>
            <w:r w:rsidRPr="00A52BC5">
              <w:rPr>
                <w:rFonts w:ascii="Times New Roman" w:hAnsi="Times New Roman"/>
                <w:lang w:eastAsia="ru-RU"/>
              </w:rPr>
              <w:t xml:space="preserve">мьи. </w:t>
            </w:r>
          </w:p>
          <w:p w:rsidR="003658F8" w:rsidRPr="00A52BC5" w:rsidRDefault="003658F8" w:rsidP="00930747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432B">
              <w:rPr>
                <w:rFonts w:ascii="Times New Roman" w:hAnsi="Times New Roman"/>
                <w:b/>
                <w:i/>
                <w:lang w:eastAsia="ru-RU"/>
              </w:rPr>
              <w:t xml:space="preserve">Исследовать </w:t>
            </w:r>
            <w:r w:rsidRPr="00A52BC5">
              <w:rPr>
                <w:rFonts w:ascii="Times New Roman" w:hAnsi="Times New Roman"/>
                <w:lang w:eastAsia="ru-RU"/>
              </w:rPr>
              <w:t>несложные практические ситуации, связанные с отношениями в семье, типичными для разных стран и исто</w:t>
            </w:r>
            <w:r w:rsidRPr="00A52BC5">
              <w:rPr>
                <w:rFonts w:ascii="Times New Roman" w:hAnsi="Times New Roman"/>
                <w:lang w:eastAsia="ru-RU"/>
              </w:rPr>
              <w:softHyphen/>
              <w:t>рических периодов.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E1432B">
              <w:rPr>
                <w:rFonts w:ascii="Times New Roman" w:hAnsi="Times New Roman"/>
                <w:b/>
                <w:i/>
                <w:lang w:eastAsia="ru-RU"/>
              </w:rPr>
              <w:t xml:space="preserve">Выражать </w:t>
            </w:r>
            <w:r w:rsidRPr="00A52BC5">
              <w:rPr>
                <w:rFonts w:ascii="Times New Roman" w:hAnsi="Times New Roman"/>
                <w:lang w:eastAsia="ru-RU"/>
              </w:rPr>
              <w:t>собственную точку зрения на значение семьи</w:t>
            </w:r>
          </w:p>
        </w:tc>
        <w:tc>
          <w:tcPr>
            <w:tcW w:w="1417" w:type="dxa"/>
          </w:tcPr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A449F">
              <w:rPr>
                <w:rFonts w:ascii="Times New Roman" w:hAnsi="Times New Roman"/>
                <w:sz w:val="21"/>
                <w:szCs w:val="21"/>
                <w:lang w:eastAsia="ru-RU"/>
              </w:rPr>
              <w:t>§ 3; за</w:t>
            </w:r>
            <w:r w:rsidRPr="00CA449F">
              <w:rPr>
                <w:rFonts w:ascii="Times New Roman" w:hAnsi="Times New Roman"/>
                <w:sz w:val="21"/>
                <w:szCs w:val="21"/>
                <w:lang w:eastAsia="ru-RU"/>
              </w:rPr>
              <w:softHyphen/>
              <w:t>дания рубрики «В клас</w:t>
            </w:r>
            <w:r w:rsidRPr="00CA449F">
              <w:rPr>
                <w:rFonts w:ascii="Times New Roman" w:hAnsi="Times New Roman"/>
                <w:sz w:val="21"/>
                <w:szCs w:val="21"/>
                <w:lang w:eastAsia="ru-RU"/>
              </w:rPr>
              <w:softHyphen/>
              <w:t>се и до</w:t>
            </w:r>
            <w:r w:rsidRPr="00CA449F">
              <w:rPr>
                <w:rFonts w:ascii="Times New Roman" w:hAnsi="Times New Roman"/>
                <w:sz w:val="21"/>
                <w:szCs w:val="21"/>
                <w:lang w:eastAsia="ru-RU"/>
              </w:rPr>
              <w:softHyphen/>
              <w:t>ма», с. 32</w:t>
            </w:r>
          </w:p>
        </w:tc>
      </w:tr>
      <w:tr w:rsidR="003658F8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658F8" w:rsidRPr="00E1432B" w:rsidRDefault="003658F8" w:rsidP="0093074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7- </w:t>
            </w:r>
            <w:r w:rsidRPr="00E1432B">
              <w:rPr>
                <w:lang w:eastAsia="ru-RU"/>
              </w:rPr>
              <w:t>8</w:t>
            </w:r>
          </w:p>
        </w:tc>
        <w:tc>
          <w:tcPr>
            <w:tcW w:w="1560" w:type="dxa"/>
          </w:tcPr>
          <w:p w:rsidR="003658F8" w:rsidRPr="00E1432B" w:rsidRDefault="003658F8" w:rsidP="00930747">
            <w:pPr>
              <w:spacing w:line="264" w:lineRule="exact"/>
              <w:jc w:val="both"/>
              <w:rPr>
                <w:lang w:eastAsia="ru-RU"/>
              </w:rPr>
            </w:pPr>
            <w:r w:rsidRPr="00E1432B">
              <w:rPr>
                <w:lang w:eastAsia="ru-RU"/>
              </w:rPr>
              <w:t xml:space="preserve">Семейное хозяйство </w:t>
            </w:r>
          </w:p>
          <w:p w:rsidR="003658F8" w:rsidRPr="00E1432B" w:rsidRDefault="003658F8" w:rsidP="00930747">
            <w:pPr>
              <w:spacing w:line="264" w:lineRule="exact"/>
              <w:jc w:val="both"/>
              <w:rPr>
                <w:lang w:eastAsia="ru-RU"/>
              </w:rPr>
            </w:pPr>
            <w:r w:rsidRPr="00E1432B">
              <w:rPr>
                <w:i/>
                <w:iCs/>
                <w:lang w:eastAsia="ru-RU"/>
              </w:rPr>
              <w:t>(озна</w:t>
            </w:r>
            <w:r>
              <w:rPr>
                <w:i/>
                <w:iCs/>
                <w:lang w:eastAsia="ru-RU"/>
              </w:rPr>
              <w:t>ком</w:t>
            </w:r>
            <w:r w:rsidRPr="00E1432B">
              <w:rPr>
                <w:i/>
                <w:iCs/>
                <w:lang w:eastAsia="ru-RU"/>
              </w:rPr>
              <w:t>ление с но</w:t>
            </w:r>
            <w:r w:rsidRPr="00E1432B">
              <w:rPr>
                <w:i/>
                <w:iCs/>
                <w:lang w:eastAsia="ru-RU"/>
              </w:rPr>
              <w:softHyphen/>
              <w:t>вым мате</w:t>
            </w:r>
            <w:r w:rsidRPr="00E1432B">
              <w:rPr>
                <w:i/>
                <w:iCs/>
                <w:lang w:eastAsia="ru-RU"/>
              </w:rPr>
              <w:softHyphen/>
              <w:t>риалом)</w:t>
            </w:r>
          </w:p>
        </w:tc>
        <w:tc>
          <w:tcPr>
            <w:tcW w:w="992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14.09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21.09</w:t>
            </w:r>
          </w:p>
        </w:tc>
        <w:tc>
          <w:tcPr>
            <w:tcW w:w="1417" w:type="dxa"/>
          </w:tcPr>
          <w:p w:rsidR="003658F8" w:rsidRPr="00E1432B" w:rsidRDefault="003658F8" w:rsidP="00930747">
            <w:pPr>
              <w:tabs>
                <w:tab w:val="left" w:pos="356"/>
              </w:tabs>
              <w:spacing w:line="264" w:lineRule="exact"/>
              <w:rPr>
                <w:lang w:eastAsia="ru-RU"/>
              </w:rPr>
            </w:pPr>
            <w:r w:rsidRPr="00E1432B">
              <w:rPr>
                <w:lang w:eastAsia="ru-RU"/>
              </w:rPr>
              <w:t>1. Семейные за</w:t>
            </w:r>
            <w:r w:rsidRPr="00E1432B">
              <w:rPr>
                <w:lang w:eastAsia="ru-RU"/>
              </w:rPr>
              <w:softHyphen/>
              <w:t>боты.</w:t>
            </w:r>
          </w:p>
          <w:p w:rsidR="003658F8" w:rsidRPr="00E1432B" w:rsidRDefault="003658F8" w:rsidP="00930747">
            <w:pPr>
              <w:tabs>
                <w:tab w:val="left" w:pos="360"/>
              </w:tabs>
              <w:spacing w:line="264" w:lineRule="exact"/>
              <w:jc w:val="both"/>
              <w:rPr>
                <w:lang w:eastAsia="ru-RU"/>
              </w:rPr>
            </w:pPr>
            <w:r w:rsidRPr="00E1432B">
              <w:rPr>
                <w:lang w:eastAsia="ru-RU"/>
              </w:rPr>
              <w:t>2.Каким дол</w:t>
            </w:r>
            <w:r w:rsidRPr="00E1432B">
              <w:rPr>
                <w:lang w:eastAsia="ru-RU"/>
              </w:rPr>
              <w:softHyphen/>
              <w:t>жен быть хозя</w:t>
            </w:r>
            <w:r w:rsidRPr="00E1432B">
              <w:rPr>
                <w:lang w:eastAsia="ru-RU"/>
              </w:rPr>
              <w:softHyphen/>
              <w:t>ин дома.</w:t>
            </w:r>
          </w:p>
          <w:p w:rsidR="003658F8" w:rsidRPr="00E1432B" w:rsidRDefault="003658F8" w:rsidP="00930747">
            <w:pPr>
              <w:tabs>
                <w:tab w:val="left" w:pos="360"/>
              </w:tabs>
              <w:spacing w:line="264" w:lineRule="exact"/>
              <w:jc w:val="both"/>
              <w:rPr>
                <w:lang w:eastAsia="ru-RU"/>
              </w:rPr>
            </w:pPr>
            <w:r w:rsidRPr="00E1432B">
              <w:rPr>
                <w:lang w:eastAsia="ru-RU"/>
              </w:rPr>
              <w:t>3.Как хозяйст</w:t>
            </w:r>
            <w:r w:rsidRPr="00E1432B">
              <w:rPr>
                <w:lang w:eastAsia="ru-RU"/>
              </w:rPr>
              <w:softHyphen/>
              <w:t>вовать по пра</w:t>
            </w:r>
            <w:r w:rsidRPr="00E1432B">
              <w:rPr>
                <w:lang w:eastAsia="ru-RU"/>
              </w:rPr>
              <w:softHyphen/>
              <w:t>вилам</w:t>
            </w:r>
          </w:p>
        </w:tc>
        <w:tc>
          <w:tcPr>
            <w:tcW w:w="1985" w:type="dxa"/>
          </w:tcPr>
          <w:p w:rsidR="003658F8" w:rsidRPr="00E1432B" w:rsidRDefault="003658F8" w:rsidP="00930747">
            <w:pPr>
              <w:spacing w:line="264" w:lineRule="exact"/>
              <w:rPr>
                <w:lang w:eastAsia="ru-RU"/>
              </w:rPr>
            </w:pPr>
            <w:r w:rsidRPr="00E1432B">
              <w:rPr>
                <w:i/>
                <w:iCs/>
                <w:lang w:eastAsia="ru-RU"/>
              </w:rPr>
              <w:t>Научатся:</w:t>
            </w:r>
            <w:r w:rsidRPr="00E1432B">
              <w:rPr>
                <w:lang w:eastAsia="ru-RU"/>
              </w:rPr>
              <w:t xml:space="preserve"> характеризо</w:t>
            </w:r>
            <w:r w:rsidRPr="00E1432B">
              <w:rPr>
                <w:lang w:eastAsia="ru-RU"/>
              </w:rPr>
              <w:softHyphen/>
              <w:t>вать се</w:t>
            </w:r>
            <w:r>
              <w:rPr>
                <w:lang w:eastAsia="ru-RU"/>
              </w:rPr>
              <w:t>мейно-</w:t>
            </w:r>
            <w:r w:rsidRPr="00E1432B">
              <w:rPr>
                <w:lang w:eastAsia="ru-RU"/>
              </w:rPr>
              <w:t>правовые отношения.</w:t>
            </w:r>
          </w:p>
          <w:p w:rsidR="003658F8" w:rsidRPr="00E1432B" w:rsidRDefault="003658F8" w:rsidP="00930747">
            <w:pPr>
              <w:spacing w:line="264" w:lineRule="exact"/>
              <w:rPr>
                <w:lang w:eastAsia="ru-RU"/>
              </w:rPr>
            </w:pPr>
            <w:r w:rsidRPr="00E1432B">
              <w:rPr>
                <w:i/>
                <w:iCs/>
                <w:lang w:eastAsia="ru-RU"/>
              </w:rPr>
              <w:t>Получат возможность научиться:</w:t>
            </w:r>
            <w:r w:rsidRPr="00E1432B">
              <w:rPr>
                <w:lang w:eastAsia="ru-RU"/>
              </w:rPr>
              <w:t xml:space="preserve"> анализировать важные признаки семьи, такие как совместный труд и ведение домашнего хозяйства; работать с тек</w:t>
            </w:r>
            <w:r w:rsidRPr="00E1432B">
              <w:rPr>
                <w:lang w:eastAsia="ru-RU"/>
              </w:rPr>
              <w:softHyphen/>
              <w:t>стом учебника; решать логические задачи; выска</w:t>
            </w:r>
            <w:r w:rsidRPr="00E1432B">
              <w:rPr>
                <w:lang w:eastAsia="ru-RU"/>
              </w:rPr>
              <w:softHyphen/>
              <w:t>зывать собственное мне</w:t>
            </w:r>
            <w:r w:rsidRPr="00E1432B">
              <w:rPr>
                <w:lang w:eastAsia="ru-RU"/>
              </w:rPr>
              <w:softHyphen/>
              <w:t>ние, суждения</w:t>
            </w:r>
          </w:p>
        </w:tc>
        <w:tc>
          <w:tcPr>
            <w:tcW w:w="2977" w:type="dxa"/>
          </w:tcPr>
          <w:p w:rsidR="003658F8" w:rsidRPr="00E1432B" w:rsidRDefault="003658F8" w:rsidP="00930747">
            <w:pPr>
              <w:spacing w:line="260" w:lineRule="exact"/>
              <w:jc w:val="both"/>
              <w:rPr>
                <w:lang w:eastAsia="ru-RU"/>
              </w:rPr>
            </w:pPr>
            <w:r w:rsidRPr="005C0356">
              <w:rPr>
                <w:b/>
                <w:i/>
                <w:iCs/>
                <w:lang w:eastAsia="ru-RU"/>
              </w:rPr>
              <w:t>Познавательные:</w:t>
            </w:r>
            <w:r w:rsidRPr="005C0356">
              <w:rPr>
                <w:b/>
                <w:lang w:eastAsia="ru-RU"/>
              </w:rPr>
              <w:t xml:space="preserve"> </w:t>
            </w:r>
            <w:r w:rsidRPr="00E1432B">
              <w:rPr>
                <w:lang w:eastAsia="ru-RU"/>
              </w:rPr>
              <w:t>выявляют особенности и признаки объектов; приводят примеры в качестве доказательства выдвигаемых положений:</w:t>
            </w:r>
          </w:p>
          <w:p w:rsidR="003658F8" w:rsidRDefault="003658F8" w:rsidP="00930747">
            <w:pPr>
              <w:spacing w:line="260" w:lineRule="exact"/>
              <w:rPr>
                <w:lang w:eastAsia="ru-RU"/>
              </w:rPr>
            </w:pPr>
            <w:r w:rsidRPr="005C0356">
              <w:rPr>
                <w:b/>
                <w:i/>
                <w:iCs/>
                <w:lang w:eastAsia="ru-RU"/>
              </w:rPr>
              <w:t>Коммуникативные:</w:t>
            </w:r>
            <w:r w:rsidRPr="005C0356">
              <w:rPr>
                <w:b/>
                <w:lang w:eastAsia="ru-RU"/>
              </w:rPr>
              <w:t xml:space="preserve"> </w:t>
            </w:r>
            <w:r w:rsidRPr="00E1432B">
              <w:rPr>
                <w:lang w:eastAsia="ru-RU"/>
              </w:rPr>
              <w:t>взаимодействуют в ходе совместной работы, ведут диалог, участвуют в дискуссии; принимают дру</w:t>
            </w:r>
            <w:r w:rsidRPr="00E1432B">
              <w:rPr>
                <w:lang w:eastAsia="ru-RU"/>
              </w:rPr>
              <w:softHyphen/>
              <w:t>гое мнение и позицию, допускают суще</w:t>
            </w:r>
            <w:r w:rsidRPr="00E1432B">
              <w:rPr>
                <w:lang w:eastAsia="ru-RU"/>
              </w:rPr>
              <w:softHyphen/>
              <w:t xml:space="preserve">ствование различных точек зрения. </w:t>
            </w:r>
          </w:p>
          <w:p w:rsidR="003658F8" w:rsidRPr="00E1432B" w:rsidRDefault="003658F8" w:rsidP="00930747">
            <w:pPr>
              <w:spacing w:line="260" w:lineRule="exact"/>
              <w:rPr>
                <w:lang w:eastAsia="ru-RU"/>
              </w:rPr>
            </w:pPr>
            <w:r w:rsidRPr="005C0356">
              <w:rPr>
                <w:b/>
                <w:i/>
                <w:iCs/>
                <w:lang w:eastAsia="ru-RU"/>
              </w:rPr>
              <w:t>Регулятивные:</w:t>
            </w:r>
            <w:r w:rsidRPr="00E1432B">
              <w:rPr>
                <w:lang w:eastAsia="ru-RU"/>
              </w:rPr>
              <w:t xml:space="preserve"> прогнозируют результа</w:t>
            </w:r>
            <w:r w:rsidRPr="00E1432B">
              <w:rPr>
                <w:lang w:eastAsia="ru-RU"/>
              </w:rPr>
              <w:softHyphen/>
              <w:t>ты уровня усвоения изучаемого материа</w:t>
            </w:r>
            <w:r w:rsidRPr="00E1432B">
              <w:rPr>
                <w:lang w:eastAsia="ru-RU"/>
              </w:rPr>
              <w:softHyphen/>
              <w:t>ла; принимают и сохраняют учебную задачу</w:t>
            </w:r>
          </w:p>
        </w:tc>
        <w:tc>
          <w:tcPr>
            <w:tcW w:w="1984" w:type="dxa"/>
          </w:tcPr>
          <w:p w:rsidR="003658F8" w:rsidRPr="00E1432B" w:rsidRDefault="003658F8" w:rsidP="00930747">
            <w:pPr>
              <w:spacing w:line="248" w:lineRule="exact"/>
              <w:jc w:val="both"/>
              <w:rPr>
                <w:lang w:eastAsia="ru-RU"/>
              </w:rPr>
            </w:pPr>
            <w:r w:rsidRPr="00E1432B">
              <w:rPr>
                <w:lang w:eastAsia="ru-RU"/>
              </w:rPr>
              <w:t>Сохраняют мо</w:t>
            </w:r>
            <w:r w:rsidRPr="00E1432B">
              <w:rPr>
                <w:lang w:eastAsia="ru-RU"/>
              </w:rPr>
              <w:softHyphen/>
              <w:t>тивацию к учеб</w:t>
            </w:r>
            <w:r w:rsidRPr="00E1432B">
              <w:rPr>
                <w:lang w:eastAsia="ru-RU"/>
              </w:rPr>
              <w:softHyphen/>
              <w:t>ной деятельно</w:t>
            </w:r>
            <w:r w:rsidRPr="00E1432B">
              <w:rPr>
                <w:lang w:eastAsia="ru-RU"/>
              </w:rPr>
              <w:softHyphen/>
              <w:t>сти; проявляют интерес к ново</w:t>
            </w:r>
            <w:r w:rsidRPr="00E1432B">
              <w:rPr>
                <w:lang w:eastAsia="ru-RU"/>
              </w:rPr>
              <w:softHyphen/>
              <w:t>му учебному материалу; вы</w:t>
            </w:r>
            <w:r w:rsidRPr="00E1432B">
              <w:rPr>
                <w:lang w:eastAsia="ru-RU"/>
              </w:rPr>
              <w:softHyphen/>
              <w:t>ражают положи</w:t>
            </w:r>
            <w:r w:rsidRPr="00E1432B">
              <w:rPr>
                <w:lang w:eastAsia="ru-RU"/>
              </w:rPr>
              <w:softHyphen/>
              <w:t>тельное отноше</w:t>
            </w:r>
            <w:r w:rsidRPr="00E1432B">
              <w:rPr>
                <w:lang w:eastAsia="ru-RU"/>
              </w:rPr>
              <w:softHyphen/>
              <w:t>ние к процессу познания; адек</w:t>
            </w:r>
            <w:r w:rsidRPr="00E1432B">
              <w:rPr>
                <w:lang w:eastAsia="ru-RU"/>
              </w:rPr>
              <w:softHyphen/>
              <w:t>ватно понимают причины успеш</w:t>
            </w:r>
            <w:r w:rsidRPr="00E1432B">
              <w:rPr>
                <w:lang w:eastAsia="ru-RU"/>
              </w:rPr>
              <w:softHyphen/>
              <w:t>ности</w:t>
            </w:r>
            <w:r>
              <w:rPr>
                <w:lang w:eastAsia="ru-RU"/>
              </w:rPr>
              <w:t xml:space="preserve">/ </w:t>
            </w:r>
            <w:r w:rsidRPr="00E1432B">
              <w:rPr>
                <w:lang w:eastAsia="ru-RU"/>
              </w:rPr>
              <w:t>н</w:t>
            </w:r>
            <w:r>
              <w:rPr>
                <w:lang w:eastAsia="ru-RU"/>
              </w:rPr>
              <w:t>е</w:t>
            </w:r>
            <w:r w:rsidRPr="00E1432B">
              <w:rPr>
                <w:lang w:eastAsia="ru-RU"/>
              </w:rPr>
              <w:t>успеш</w:t>
            </w:r>
            <w:r w:rsidRPr="00E1432B">
              <w:rPr>
                <w:lang w:eastAsia="ru-RU"/>
              </w:rPr>
              <w:softHyphen/>
              <w:t>ности учебной деятельности</w:t>
            </w:r>
          </w:p>
        </w:tc>
        <w:tc>
          <w:tcPr>
            <w:tcW w:w="2977" w:type="dxa"/>
          </w:tcPr>
          <w:p w:rsidR="003658F8" w:rsidRPr="0072474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5C0356">
              <w:rPr>
                <w:rFonts w:ascii="Times New Roman" w:hAnsi="Times New Roman"/>
                <w:b/>
                <w:i/>
              </w:rPr>
              <w:t>Характеризовать</w:t>
            </w:r>
            <w:r w:rsidRPr="00724740">
              <w:rPr>
                <w:rFonts w:ascii="Times New Roman" w:hAnsi="Times New Roman"/>
              </w:rPr>
              <w:t xml:space="preserve"> совместный труд членов семьи. </w:t>
            </w:r>
            <w:r w:rsidRPr="005C0356">
              <w:rPr>
                <w:rFonts w:ascii="Times New Roman" w:hAnsi="Times New Roman"/>
                <w:b/>
                <w:i/>
              </w:rPr>
              <w:t>Сравнивать</w:t>
            </w:r>
            <w:r w:rsidRPr="00724740">
              <w:rPr>
                <w:rFonts w:ascii="Times New Roman" w:hAnsi="Times New Roman"/>
              </w:rPr>
              <w:t xml:space="preserve"> домашнее хозяйство городского и сельского жителя.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5C0356">
              <w:rPr>
                <w:rFonts w:ascii="Times New Roman" w:hAnsi="Times New Roman"/>
                <w:b/>
                <w:i/>
              </w:rPr>
              <w:t>Описывать</w:t>
            </w:r>
            <w:r w:rsidRPr="00724740">
              <w:rPr>
                <w:rFonts w:ascii="Times New Roman" w:hAnsi="Times New Roman"/>
              </w:rPr>
              <w:t xml:space="preserve"> собственные обязанности в ведении семейного хозяйства</w:t>
            </w:r>
          </w:p>
        </w:tc>
        <w:tc>
          <w:tcPr>
            <w:tcW w:w="1417" w:type="dxa"/>
          </w:tcPr>
          <w:p w:rsidR="003658F8" w:rsidRPr="00CA449F" w:rsidRDefault="003658F8" w:rsidP="00930747">
            <w:pPr>
              <w:spacing w:line="264" w:lineRule="exact"/>
              <w:rPr>
                <w:lang w:eastAsia="ru-RU"/>
              </w:rPr>
            </w:pPr>
            <w:r w:rsidRPr="00CA449F">
              <w:rPr>
                <w:sz w:val="21"/>
                <w:szCs w:val="21"/>
                <w:lang w:eastAsia="ru-RU"/>
              </w:rPr>
              <w:t>§4.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A449F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Рабочая тетрадь, задание </w:t>
            </w:r>
            <w:r w:rsidRPr="00CA449F">
              <w:rPr>
                <w:rFonts w:ascii="Times New Roman" w:hAnsi="Times New Roman"/>
                <w:spacing w:val="20"/>
                <w:sz w:val="21"/>
                <w:szCs w:val="21"/>
                <w:lang w:eastAsia="ru-RU"/>
              </w:rPr>
              <w:t xml:space="preserve">№8, </w:t>
            </w:r>
            <w:r w:rsidRPr="00CA449F">
              <w:rPr>
                <w:rFonts w:ascii="Times New Roman" w:hAnsi="Times New Roman"/>
                <w:sz w:val="21"/>
                <w:szCs w:val="21"/>
                <w:lang w:eastAsia="ru-RU"/>
              </w:rPr>
              <w:t>с. 19</w:t>
            </w:r>
          </w:p>
        </w:tc>
      </w:tr>
      <w:tr w:rsidR="003658F8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9-10</w:t>
            </w:r>
          </w:p>
        </w:tc>
        <w:tc>
          <w:tcPr>
            <w:tcW w:w="1560" w:type="dxa"/>
          </w:tcPr>
          <w:p w:rsidR="003658F8" w:rsidRPr="0096178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Свободное</w:t>
            </w:r>
          </w:p>
          <w:p w:rsidR="003658F8" w:rsidRPr="0096178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время</w:t>
            </w:r>
          </w:p>
          <w:p w:rsidR="003658F8" w:rsidRPr="0096178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i/>
                <w:iCs/>
                <w:lang w:eastAsia="ru-RU"/>
              </w:rPr>
              <w:t>(ознаком</w:t>
            </w:r>
            <w:r w:rsidRPr="00961788">
              <w:rPr>
                <w:i/>
                <w:iCs/>
                <w:lang w:eastAsia="ru-RU"/>
              </w:rPr>
              <w:softHyphen/>
              <w:t>ление с но</w:t>
            </w:r>
            <w:r w:rsidRPr="00961788">
              <w:rPr>
                <w:i/>
                <w:iCs/>
                <w:lang w:eastAsia="ru-RU"/>
              </w:rPr>
              <w:softHyphen/>
              <w:t>вым мате</w:t>
            </w:r>
            <w:r w:rsidRPr="00961788">
              <w:rPr>
                <w:i/>
                <w:iCs/>
                <w:lang w:eastAsia="ru-RU"/>
              </w:rPr>
              <w:softHyphen/>
              <w:t>риалом)</w:t>
            </w:r>
          </w:p>
          <w:p w:rsidR="003658F8" w:rsidRPr="00961788" w:rsidRDefault="003658F8" w:rsidP="00930747">
            <w:pPr>
              <w:ind w:left="-5"/>
              <w:rPr>
                <w:lang w:eastAsia="ru-RU"/>
              </w:rPr>
            </w:pPr>
          </w:p>
          <w:p w:rsidR="003658F8" w:rsidRPr="00961788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11.11</w:t>
            </w:r>
          </w:p>
          <w:p w:rsidR="003658F8" w:rsidRPr="00961788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18.11</w:t>
            </w:r>
          </w:p>
        </w:tc>
        <w:tc>
          <w:tcPr>
            <w:tcW w:w="1417" w:type="dxa"/>
          </w:tcPr>
          <w:p w:rsidR="003658F8" w:rsidRPr="0096178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1. Что такое</w:t>
            </w:r>
          </w:p>
          <w:p w:rsidR="003658F8" w:rsidRPr="0096178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свободное</w:t>
            </w:r>
          </w:p>
          <w:p w:rsidR="003658F8" w:rsidRPr="0096178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время.</w:t>
            </w:r>
          </w:p>
          <w:p w:rsidR="003658F8" w:rsidRPr="0096178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2. Свободное</w:t>
            </w:r>
            <w:r>
              <w:rPr>
                <w:lang w:eastAsia="ru-RU"/>
              </w:rPr>
              <w:t xml:space="preserve"> </w:t>
            </w:r>
            <w:r w:rsidRPr="00961788">
              <w:rPr>
                <w:lang w:eastAsia="ru-RU"/>
              </w:rPr>
              <w:t>время и занятия</w:t>
            </w:r>
            <w:r>
              <w:rPr>
                <w:lang w:eastAsia="ru-RU"/>
              </w:rPr>
              <w:t xml:space="preserve"> </w:t>
            </w:r>
            <w:r w:rsidRPr="00961788">
              <w:rPr>
                <w:lang w:eastAsia="ru-RU"/>
              </w:rPr>
              <w:t>физкультурой.</w:t>
            </w:r>
          </w:p>
          <w:p w:rsidR="003658F8" w:rsidRPr="0096178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3. Свободное</w:t>
            </w:r>
            <w:r>
              <w:rPr>
                <w:lang w:eastAsia="ru-RU"/>
              </w:rPr>
              <w:t xml:space="preserve"> </w:t>
            </w:r>
            <w:r w:rsidRPr="00961788">
              <w:rPr>
                <w:lang w:eastAsia="ru-RU"/>
              </w:rPr>
              <w:t>время и телеви</w:t>
            </w:r>
            <w:r w:rsidRPr="00961788">
              <w:rPr>
                <w:lang w:eastAsia="ru-RU"/>
              </w:rPr>
              <w:softHyphen/>
              <w:t>зор, компьютер</w:t>
            </w:r>
          </w:p>
          <w:p w:rsidR="003658F8" w:rsidRPr="0096178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и мобильный</w:t>
            </w:r>
            <w:r>
              <w:rPr>
                <w:lang w:eastAsia="ru-RU"/>
              </w:rPr>
              <w:t xml:space="preserve"> </w:t>
            </w:r>
            <w:r w:rsidRPr="00961788">
              <w:rPr>
                <w:lang w:eastAsia="ru-RU"/>
              </w:rPr>
              <w:t>телефон.</w:t>
            </w:r>
          </w:p>
          <w:p w:rsidR="003658F8" w:rsidRPr="0096178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4. Своими ру</w:t>
            </w:r>
            <w:r w:rsidRPr="00961788">
              <w:rPr>
                <w:lang w:eastAsia="ru-RU"/>
              </w:rPr>
              <w:softHyphen/>
              <w:t>ками.</w:t>
            </w:r>
          </w:p>
          <w:p w:rsidR="003658F8" w:rsidRPr="0096178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5. Что такое</w:t>
            </w:r>
          </w:p>
          <w:p w:rsidR="003658F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Хобби</w:t>
            </w:r>
          </w:p>
          <w:p w:rsidR="003658F8" w:rsidRPr="00961788" w:rsidRDefault="003658F8" w:rsidP="00930747">
            <w:pPr>
              <w:ind w:left="-5"/>
              <w:rPr>
                <w:lang w:eastAsia="ru-RU"/>
              </w:rPr>
            </w:pPr>
          </w:p>
        </w:tc>
        <w:tc>
          <w:tcPr>
            <w:tcW w:w="1985" w:type="dxa"/>
          </w:tcPr>
          <w:p w:rsidR="003658F8" w:rsidRPr="0096178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i/>
                <w:iCs/>
                <w:lang w:eastAsia="ru-RU"/>
              </w:rPr>
              <w:t>Научатся:</w:t>
            </w:r>
            <w:r w:rsidRPr="00961788">
              <w:rPr>
                <w:lang w:eastAsia="ru-RU"/>
              </w:rPr>
              <w:t xml:space="preserve"> организовы</w:t>
            </w:r>
            <w:r w:rsidRPr="00961788">
              <w:rPr>
                <w:lang w:eastAsia="ru-RU"/>
              </w:rPr>
              <w:softHyphen/>
              <w:t>вать свое свободное время.</w:t>
            </w:r>
          </w:p>
          <w:p w:rsidR="003658F8" w:rsidRPr="0096178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i/>
                <w:iCs/>
                <w:lang w:eastAsia="ru-RU"/>
              </w:rPr>
              <w:t>Получат возможность</w:t>
            </w:r>
            <w:r w:rsidRPr="00961788">
              <w:rPr>
                <w:lang w:eastAsia="ru-RU"/>
              </w:rPr>
              <w:t xml:space="preserve"> </w:t>
            </w:r>
            <w:r w:rsidRPr="00961788">
              <w:rPr>
                <w:i/>
                <w:iCs/>
                <w:lang w:eastAsia="ru-RU"/>
              </w:rPr>
              <w:t>научиться:</w:t>
            </w:r>
            <w:r w:rsidRPr="00961788">
              <w:rPr>
                <w:lang w:eastAsia="ru-RU"/>
              </w:rPr>
              <w:t xml:space="preserve"> работать с тек</w:t>
            </w:r>
            <w:r w:rsidRPr="00961788">
              <w:rPr>
                <w:lang w:eastAsia="ru-RU"/>
              </w:rPr>
              <w:softHyphen/>
              <w:t>стом учебника; высказы</w:t>
            </w:r>
            <w:r w:rsidRPr="00961788">
              <w:rPr>
                <w:lang w:eastAsia="ru-RU"/>
              </w:rPr>
              <w:softHyphen/>
              <w:t>вать собственное мнение, суждения</w:t>
            </w:r>
          </w:p>
          <w:p w:rsidR="003658F8" w:rsidRPr="00961788" w:rsidRDefault="003658F8" w:rsidP="00930747">
            <w:pPr>
              <w:ind w:left="-5"/>
              <w:rPr>
                <w:lang w:eastAsia="ru-RU"/>
              </w:rPr>
            </w:pPr>
          </w:p>
          <w:p w:rsidR="003658F8" w:rsidRPr="00961788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658F8" w:rsidRPr="0096178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b/>
                <w:i/>
                <w:iCs/>
                <w:lang w:eastAsia="ru-RU"/>
              </w:rPr>
              <w:t>Познавательные:</w:t>
            </w:r>
            <w:r w:rsidRPr="00961788">
              <w:rPr>
                <w:lang w:eastAsia="ru-RU"/>
              </w:rPr>
              <w:t xml:space="preserve"> устанавливают при</w:t>
            </w:r>
            <w:r w:rsidRPr="00961788">
              <w:rPr>
                <w:lang w:eastAsia="ru-RU"/>
              </w:rPr>
              <w:softHyphen/>
              <w:t>чинно- следственные связи и зависимости</w:t>
            </w:r>
          </w:p>
          <w:p w:rsidR="003658F8" w:rsidRPr="0096178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между объектами.</w:t>
            </w:r>
          </w:p>
          <w:p w:rsidR="003658F8" w:rsidRPr="0096178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b/>
                <w:i/>
                <w:iCs/>
                <w:lang w:eastAsia="ru-RU"/>
              </w:rPr>
              <w:t>Коммуникативные:</w:t>
            </w:r>
            <w:r w:rsidRPr="00961788">
              <w:rPr>
                <w:b/>
                <w:lang w:eastAsia="ru-RU"/>
              </w:rPr>
              <w:t xml:space="preserve"> </w:t>
            </w:r>
            <w:r w:rsidRPr="00961788">
              <w:rPr>
                <w:lang w:eastAsia="ru-RU"/>
              </w:rPr>
              <w:t>планируют цели и способы взаимодействия; обменивают</w:t>
            </w:r>
            <w:r w:rsidRPr="00961788">
              <w:rPr>
                <w:lang w:eastAsia="ru-RU"/>
              </w:rPr>
              <w:softHyphen/>
              <w:t>ся мнениями, слушают друг друга, пони</w:t>
            </w:r>
            <w:r w:rsidRPr="00961788">
              <w:rPr>
                <w:lang w:eastAsia="ru-RU"/>
              </w:rPr>
              <w:softHyphen/>
              <w:t>мают позицию партнера, в том числе и отличную от своей, согласовывают дей</w:t>
            </w:r>
            <w:r w:rsidRPr="00961788">
              <w:rPr>
                <w:lang w:eastAsia="ru-RU"/>
              </w:rPr>
              <w:softHyphen/>
              <w:t>ствия с партнером.</w:t>
            </w:r>
          </w:p>
          <w:p w:rsidR="003658F8" w:rsidRPr="0096178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b/>
                <w:i/>
                <w:iCs/>
                <w:lang w:eastAsia="ru-RU"/>
              </w:rPr>
              <w:t>Регулятивные:</w:t>
            </w:r>
            <w:r w:rsidRPr="00961788">
              <w:rPr>
                <w:lang w:eastAsia="ru-RU"/>
              </w:rPr>
              <w:t xml:space="preserve"> принимают и сохраняют учебную задачу; учитывают выделенные</w:t>
            </w:r>
          </w:p>
          <w:p w:rsidR="003658F8" w:rsidRPr="0096178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учителем ориентиры действия в новом учебном материале</w:t>
            </w:r>
          </w:p>
        </w:tc>
        <w:tc>
          <w:tcPr>
            <w:tcW w:w="1984" w:type="dxa"/>
          </w:tcPr>
          <w:p w:rsidR="003658F8" w:rsidRPr="0096178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Проявляют заин</w:t>
            </w:r>
            <w:r w:rsidRPr="00961788">
              <w:rPr>
                <w:lang w:eastAsia="ru-RU"/>
              </w:rPr>
              <w:softHyphen/>
              <w:t>тересованность</w:t>
            </w:r>
          </w:p>
          <w:p w:rsidR="003658F8" w:rsidRPr="0096178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не только в личном</w:t>
            </w:r>
            <w:r>
              <w:rPr>
                <w:lang w:eastAsia="ru-RU"/>
              </w:rPr>
              <w:t xml:space="preserve"> </w:t>
            </w:r>
            <w:r w:rsidRPr="00961788">
              <w:rPr>
                <w:lang w:eastAsia="ru-RU"/>
              </w:rPr>
              <w:t>успехе, но и в ре</w:t>
            </w:r>
            <w:r w:rsidRPr="00961788">
              <w:rPr>
                <w:lang w:eastAsia="ru-RU"/>
              </w:rPr>
              <w:softHyphen/>
              <w:t>шении проблем</w:t>
            </w:r>
            <w:r w:rsidRPr="00961788">
              <w:rPr>
                <w:lang w:eastAsia="ru-RU"/>
              </w:rPr>
              <w:softHyphen/>
              <w:t>ных заданий всей</w:t>
            </w:r>
          </w:p>
          <w:p w:rsidR="003658F8" w:rsidRPr="0096178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группой; выража</w:t>
            </w:r>
            <w:r w:rsidRPr="00961788">
              <w:rPr>
                <w:lang w:eastAsia="ru-RU"/>
              </w:rPr>
              <w:softHyphen/>
              <w:t>ют положитель</w:t>
            </w:r>
            <w:r w:rsidRPr="00961788">
              <w:rPr>
                <w:lang w:eastAsia="ru-RU"/>
              </w:rPr>
              <w:softHyphen/>
              <w:t>ное отношение</w:t>
            </w:r>
            <w:r>
              <w:rPr>
                <w:lang w:eastAsia="ru-RU"/>
              </w:rPr>
              <w:t xml:space="preserve"> </w:t>
            </w:r>
            <w:r w:rsidRPr="00961788">
              <w:rPr>
                <w:lang w:eastAsia="ru-RU"/>
              </w:rPr>
              <w:t>к процессу позна</w:t>
            </w:r>
            <w:r w:rsidRPr="00961788">
              <w:rPr>
                <w:lang w:eastAsia="ru-RU"/>
              </w:rPr>
              <w:softHyphen/>
              <w:t>ния; адекватно</w:t>
            </w:r>
            <w:r>
              <w:rPr>
                <w:lang w:eastAsia="ru-RU"/>
              </w:rPr>
              <w:t xml:space="preserve"> </w:t>
            </w:r>
            <w:r w:rsidRPr="00961788">
              <w:rPr>
                <w:lang w:eastAsia="ru-RU"/>
              </w:rPr>
              <w:t>понимают причи</w:t>
            </w:r>
            <w:r w:rsidRPr="00961788">
              <w:rPr>
                <w:lang w:eastAsia="ru-RU"/>
              </w:rPr>
              <w:softHyphen/>
              <w:t>ны успешности/</w:t>
            </w:r>
          </w:p>
          <w:p w:rsidR="003658F8" w:rsidRPr="00961788" w:rsidRDefault="003658F8" w:rsidP="00930747">
            <w:pPr>
              <w:ind w:left="-5"/>
              <w:rPr>
                <w:lang w:eastAsia="ru-RU"/>
              </w:rPr>
            </w:pPr>
            <w:r w:rsidRPr="00961788">
              <w:rPr>
                <w:lang w:eastAsia="ru-RU"/>
              </w:rPr>
              <w:t>неуспешности</w:t>
            </w:r>
          </w:p>
          <w:p w:rsidR="003658F8" w:rsidRPr="00961788" w:rsidRDefault="003658F8" w:rsidP="00930747">
            <w:pPr>
              <w:spacing w:line="280" w:lineRule="exact"/>
              <w:ind w:left="-5"/>
              <w:rPr>
                <w:lang w:eastAsia="ru-RU"/>
              </w:rPr>
            </w:pPr>
            <w:r>
              <w:rPr>
                <w:lang w:eastAsia="ru-RU"/>
              </w:rPr>
              <w:t>учебной дея</w:t>
            </w:r>
            <w:r w:rsidRPr="00961788">
              <w:rPr>
                <w:lang w:eastAsia="ru-RU"/>
              </w:rPr>
              <w:t>тельности</w:t>
            </w:r>
          </w:p>
          <w:p w:rsidR="003658F8" w:rsidRPr="00961788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658F8" w:rsidRPr="000B4CA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1F4D3B">
              <w:rPr>
                <w:rFonts w:ascii="Times New Roman" w:hAnsi="Times New Roman"/>
                <w:b/>
                <w:i/>
              </w:rPr>
              <w:t>Исследовать</w:t>
            </w:r>
            <w:r w:rsidRPr="000B4CAB">
              <w:rPr>
                <w:rFonts w:ascii="Times New Roman" w:hAnsi="Times New Roman"/>
              </w:rPr>
              <w:t xml:space="preserve"> несложные практические ситуации, связанные с проведением подростками свободного времени.</w:t>
            </w:r>
          </w:p>
          <w:p w:rsidR="003658F8" w:rsidRPr="000B4CA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1F4D3B">
              <w:rPr>
                <w:rFonts w:ascii="Times New Roman" w:hAnsi="Times New Roman"/>
                <w:b/>
                <w:i/>
              </w:rPr>
              <w:t xml:space="preserve">Описывать </w:t>
            </w:r>
            <w:r w:rsidRPr="001F4D3B">
              <w:rPr>
                <w:rFonts w:ascii="Times New Roman" w:hAnsi="Times New Roman"/>
              </w:rPr>
              <w:t xml:space="preserve">и </w:t>
            </w:r>
            <w:r w:rsidRPr="001F4D3B">
              <w:rPr>
                <w:rFonts w:ascii="Times New Roman" w:hAnsi="Times New Roman"/>
                <w:b/>
                <w:i/>
              </w:rPr>
              <w:t>оценивать</w:t>
            </w:r>
            <w:r w:rsidRPr="000B4CAB">
              <w:rPr>
                <w:rFonts w:ascii="Times New Roman" w:hAnsi="Times New Roman"/>
              </w:rPr>
              <w:t xml:space="preserve"> собственные увлечения в контексте возможностей личностного развития.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1F4D3B">
              <w:rPr>
                <w:rFonts w:ascii="Times New Roman" w:hAnsi="Times New Roman"/>
                <w:b/>
                <w:i/>
              </w:rPr>
              <w:t xml:space="preserve">Характеризовать </w:t>
            </w:r>
            <w:r w:rsidRPr="000B4CAB">
              <w:rPr>
                <w:rFonts w:ascii="Times New Roman" w:hAnsi="Times New Roman"/>
              </w:rPr>
              <w:t>значимость здорового образа жизни</w:t>
            </w:r>
          </w:p>
        </w:tc>
        <w:tc>
          <w:tcPr>
            <w:tcW w:w="1417" w:type="dxa"/>
          </w:tcPr>
          <w:p w:rsidR="003658F8" w:rsidRPr="0096178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961788">
              <w:rPr>
                <w:rFonts w:ascii="Times New Roman" w:hAnsi="Times New Roman"/>
              </w:rPr>
              <w:t>§5.</w:t>
            </w:r>
          </w:p>
          <w:p w:rsidR="003658F8" w:rsidRPr="0096178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961788">
              <w:rPr>
                <w:rFonts w:ascii="Times New Roman" w:hAnsi="Times New Roman"/>
              </w:rPr>
              <w:t>Рабочая тетрадь, задание №</w:t>
            </w:r>
          </w:p>
          <w:p w:rsidR="003658F8" w:rsidRPr="0096178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961788">
              <w:rPr>
                <w:rFonts w:ascii="Times New Roman" w:hAnsi="Times New Roman"/>
              </w:rPr>
              <w:t>Составить памятку «Это должен уметь каждый хозяин дома»</w:t>
            </w:r>
          </w:p>
        </w:tc>
      </w:tr>
      <w:tr w:rsidR="003658F8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560" w:type="dxa"/>
          </w:tcPr>
          <w:p w:rsidR="003658F8" w:rsidRPr="00584282" w:rsidRDefault="003658F8" w:rsidP="0093074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ПОУ </w:t>
            </w:r>
            <w:r w:rsidRPr="00584282">
              <w:rPr>
                <w:lang w:eastAsia="ru-RU"/>
              </w:rPr>
              <w:t>по теме</w:t>
            </w:r>
          </w:p>
          <w:p w:rsidR="003658F8" w:rsidRPr="00584282" w:rsidRDefault="003658F8" w:rsidP="00930747">
            <w:pPr>
              <w:ind w:left="-5"/>
              <w:rPr>
                <w:lang w:eastAsia="ru-RU"/>
              </w:rPr>
            </w:pPr>
            <w:r w:rsidRPr="00584282">
              <w:rPr>
                <w:lang w:eastAsia="ru-RU"/>
              </w:rPr>
              <w:t>«Семья»</w:t>
            </w:r>
          </w:p>
          <w:p w:rsidR="003658F8" w:rsidRPr="00584282" w:rsidRDefault="003658F8" w:rsidP="00930747">
            <w:pPr>
              <w:ind w:left="-5"/>
              <w:rPr>
                <w:lang w:eastAsia="ru-RU"/>
              </w:rPr>
            </w:pPr>
            <w:r w:rsidRPr="00584282">
              <w:rPr>
                <w:i/>
                <w:iCs/>
                <w:lang w:eastAsia="ru-RU"/>
              </w:rPr>
              <w:t>(обобщение</w:t>
            </w:r>
          </w:p>
          <w:p w:rsidR="003658F8" w:rsidRPr="00EA1324" w:rsidRDefault="003658F8" w:rsidP="00930747">
            <w:pPr>
              <w:ind w:left="-5"/>
              <w:rPr>
                <w:lang w:eastAsia="ru-RU"/>
              </w:rPr>
            </w:pPr>
            <w:r w:rsidRPr="00584282">
              <w:rPr>
                <w:i/>
                <w:iCs/>
                <w:lang w:eastAsia="ru-RU"/>
              </w:rPr>
              <w:t>и систематизация</w:t>
            </w:r>
            <w:r>
              <w:rPr>
                <w:lang w:eastAsia="ru-RU"/>
              </w:rPr>
              <w:t xml:space="preserve"> </w:t>
            </w:r>
            <w:r w:rsidRPr="00584282">
              <w:rPr>
                <w:i/>
                <w:iCs/>
                <w:lang w:eastAsia="ru-RU"/>
              </w:rPr>
              <w:t>знаний)</w:t>
            </w:r>
          </w:p>
        </w:tc>
        <w:tc>
          <w:tcPr>
            <w:tcW w:w="992" w:type="dxa"/>
          </w:tcPr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25.11</w:t>
            </w:r>
          </w:p>
        </w:tc>
        <w:tc>
          <w:tcPr>
            <w:tcW w:w="1417" w:type="dxa"/>
          </w:tcPr>
          <w:p w:rsidR="003658F8" w:rsidRPr="00584282" w:rsidRDefault="003658F8" w:rsidP="00930747">
            <w:pPr>
              <w:ind w:left="-5"/>
              <w:rPr>
                <w:lang w:eastAsia="ru-RU"/>
              </w:rPr>
            </w:pPr>
            <w:r w:rsidRPr="00584282">
              <w:rPr>
                <w:lang w:eastAsia="ru-RU"/>
              </w:rPr>
              <w:t>1. Экономия се</w:t>
            </w:r>
            <w:r w:rsidRPr="00584282">
              <w:rPr>
                <w:lang w:eastAsia="ru-RU"/>
              </w:rPr>
              <w:softHyphen/>
              <w:t>мейных ресур</w:t>
            </w:r>
            <w:r w:rsidRPr="00584282">
              <w:rPr>
                <w:lang w:eastAsia="ru-RU"/>
              </w:rPr>
              <w:softHyphen/>
              <w:t>сов.</w:t>
            </w:r>
          </w:p>
          <w:p w:rsidR="003658F8" w:rsidRPr="00584282" w:rsidRDefault="003658F8" w:rsidP="00930747">
            <w:pPr>
              <w:ind w:left="-5"/>
              <w:rPr>
                <w:lang w:eastAsia="ru-RU"/>
              </w:rPr>
            </w:pPr>
            <w:r w:rsidRPr="00584282">
              <w:rPr>
                <w:lang w:eastAsia="ru-RU"/>
              </w:rPr>
              <w:t>2. Это должен</w:t>
            </w:r>
            <w:r>
              <w:rPr>
                <w:lang w:eastAsia="ru-RU"/>
              </w:rPr>
              <w:t xml:space="preserve"> </w:t>
            </w:r>
            <w:r w:rsidRPr="00584282">
              <w:rPr>
                <w:lang w:eastAsia="ru-RU"/>
              </w:rPr>
              <w:t>уметь каждый</w:t>
            </w:r>
            <w:r>
              <w:rPr>
                <w:lang w:eastAsia="ru-RU"/>
              </w:rPr>
              <w:t xml:space="preserve"> </w:t>
            </w:r>
            <w:r w:rsidRPr="00584282">
              <w:rPr>
                <w:lang w:eastAsia="ru-RU"/>
              </w:rPr>
              <w:t>хозяин дома.</w:t>
            </w:r>
          </w:p>
          <w:p w:rsidR="003658F8" w:rsidRPr="00EA1324" w:rsidRDefault="003658F8" w:rsidP="00930747">
            <w:pPr>
              <w:ind w:left="-5"/>
              <w:rPr>
                <w:lang w:eastAsia="ru-RU"/>
              </w:rPr>
            </w:pPr>
            <w:r w:rsidRPr="00584282">
              <w:rPr>
                <w:lang w:eastAsia="ru-RU"/>
              </w:rPr>
              <w:t>3. Творчество</w:t>
            </w:r>
            <w:r>
              <w:rPr>
                <w:lang w:eastAsia="ru-RU"/>
              </w:rPr>
              <w:t xml:space="preserve"> </w:t>
            </w:r>
            <w:r w:rsidRPr="00584282">
              <w:rPr>
                <w:lang w:eastAsia="ru-RU"/>
              </w:rPr>
              <w:t>своими руками</w:t>
            </w:r>
          </w:p>
        </w:tc>
        <w:tc>
          <w:tcPr>
            <w:tcW w:w="1985" w:type="dxa"/>
          </w:tcPr>
          <w:p w:rsidR="003658F8" w:rsidRPr="00584282" w:rsidRDefault="003658F8" w:rsidP="00930747">
            <w:pPr>
              <w:ind w:left="-5"/>
              <w:rPr>
                <w:lang w:eastAsia="ru-RU"/>
              </w:rPr>
            </w:pPr>
            <w:r w:rsidRPr="00584282">
              <w:rPr>
                <w:i/>
                <w:iCs/>
                <w:lang w:eastAsia="ru-RU"/>
              </w:rPr>
              <w:t>Научатся:</w:t>
            </w:r>
            <w:r w:rsidRPr="00584282">
              <w:rPr>
                <w:lang w:eastAsia="ru-RU"/>
              </w:rPr>
              <w:t xml:space="preserve"> организовы</w:t>
            </w:r>
            <w:r w:rsidRPr="00584282">
              <w:rPr>
                <w:lang w:eastAsia="ru-RU"/>
              </w:rPr>
              <w:softHyphen/>
              <w:t>вать свое свободное вре</w:t>
            </w:r>
            <w:r w:rsidRPr="00584282">
              <w:rPr>
                <w:lang w:eastAsia="ru-RU"/>
              </w:rPr>
              <w:softHyphen/>
              <w:t>мя; характеризовать се</w:t>
            </w:r>
            <w:r w:rsidRPr="00584282">
              <w:rPr>
                <w:lang w:eastAsia="ru-RU"/>
              </w:rPr>
              <w:softHyphen/>
              <w:t>мью как частичку общест</w:t>
            </w:r>
            <w:r w:rsidRPr="00584282">
              <w:rPr>
                <w:lang w:eastAsia="ru-RU"/>
              </w:rPr>
              <w:softHyphen/>
              <w:t>ва, как первый социаль</w:t>
            </w:r>
            <w:r w:rsidRPr="00584282">
              <w:rPr>
                <w:lang w:eastAsia="ru-RU"/>
              </w:rPr>
              <w:softHyphen/>
              <w:t>ный институт, в котором</w:t>
            </w:r>
            <w:r>
              <w:rPr>
                <w:lang w:eastAsia="ru-RU"/>
              </w:rPr>
              <w:t xml:space="preserve"> </w:t>
            </w:r>
            <w:r w:rsidRPr="00584282">
              <w:rPr>
                <w:lang w:eastAsia="ru-RU"/>
              </w:rPr>
              <w:t>проходит основная часть</w:t>
            </w:r>
          </w:p>
          <w:p w:rsidR="003658F8" w:rsidRPr="00584282" w:rsidRDefault="003658F8" w:rsidP="00930747">
            <w:pPr>
              <w:ind w:left="-5"/>
              <w:rPr>
                <w:lang w:eastAsia="ru-RU"/>
              </w:rPr>
            </w:pPr>
            <w:r w:rsidRPr="00584282">
              <w:rPr>
                <w:lang w:eastAsia="ru-RU"/>
              </w:rPr>
              <w:t>жизни человека.</w:t>
            </w:r>
          </w:p>
          <w:p w:rsidR="003658F8" w:rsidRPr="001F4D3B" w:rsidRDefault="003658F8" w:rsidP="00930747">
            <w:pPr>
              <w:ind w:left="-5"/>
              <w:rPr>
                <w:lang w:eastAsia="ru-RU"/>
              </w:rPr>
            </w:pPr>
            <w:r w:rsidRPr="00584282">
              <w:rPr>
                <w:i/>
                <w:iCs/>
                <w:lang w:eastAsia="ru-RU"/>
              </w:rPr>
              <w:t>Получат возможность</w:t>
            </w:r>
            <w:r>
              <w:rPr>
                <w:lang w:eastAsia="ru-RU"/>
              </w:rPr>
              <w:t xml:space="preserve"> </w:t>
            </w:r>
            <w:r w:rsidRPr="00584282">
              <w:rPr>
                <w:i/>
                <w:iCs/>
                <w:lang w:eastAsia="ru-RU"/>
              </w:rPr>
              <w:t>научиться:</w:t>
            </w:r>
            <w:r w:rsidRPr="00584282">
              <w:rPr>
                <w:lang w:eastAsia="ru-RU"/>
              </w:rPr>
              <w:t xml:space="preserve"> работать с тек</w:t>
            </w:r>
            <w:r w:rsidRPr="00584282">
              <w:rPr>
                <w:lang w:eastAsia="ru-RU"/>
              </w:rPr>
              <w:softHyphen/>
              <w:t>стом учебника; высказы</w:t>
            </w:r>
            <w:r w:rsidRPr="00584282">
              <w:rPr>
                <w:lang w:eastAsia="ru-RU"/>
              </w:rPr>
              <w:softHyphen/>
              <w:t>вать собственное мнение, суждения</w:t>
            </w:r>
          </w:p>
        </w:tc>
        <w:tc>
          <w:tcPr>
            <w:tcW w:w="2977" w:type="dxa"/>
          </w:tcPr>
          <w:p w:rsidR="003658F8" w:rsidRPr="000B2B38" w:rsidRDefault="003658F8" w:rsidP="00930747">
            <w:pPr>
              <w:ind w:left="-5"/>
              <w:rPr>
                <w:lang w:eastAsia="ru-RU"/>
              </w:rPr>
            </w:pPr>
            <w:r w:rsidRPr="001F4D3B">
              <w:rPr>
                <w:b/>
                <w:i/>
                <w:iCs/>
                <w:lang w:eastAsia="ru-RU"/>
              </w:rPr>
              <w:t>Познавательные:</w:t>
            </w:r>
            <w:r w:rsidRPr="000B2B38">
              <w:rPr>
                <w:lang w:eastAsia="ru-RU"/>
              </w:rPr>
              <w:t xml:space="preserve"> ставят и формулируют</w:t>
            </w:r>
            <w:r>
              <w:rPr>
                <w:lang w:eastAsia="ru-RU"/>
              </w:rPr>
              <w:t xml:space="preserve"> </w:t>
            </w:r>
            <w:r w:rsidRPr="000B2B38">
              <w:rPr>
                <w:lang w:eastAsia="ru-RU"/>
              </w:rPr>
              <w:t>проблему урока; самостоятельно создают</w:t>
            </w:r>
            <w:r>
              <w:rPr>
                <w:lang w:eastAsia="ru-RU"/>
              </w:rPr>
              <w:t xml:space="preserve"> </w:t>
            </w:r>
            <w:r w:rsidRPr="000B2B38">
              <w:rPr>
                <w:lang w:eastAsia="ru-RU"/>
              </w:rPr>
              <w:t>алгоритм деятельности при решении про</w:t>
            </w:r>
            <w:r w:rsidRPr="000B2B38">
              <w:rPr>
                <w:lang w:eastAsia="ru-RU"/>
              </w:rPr>
              <w:softHyphen/>
              <w:t>блемы.</w:t>
            </w:r>
          </w:p>
          <w:p w:rsidR="003658F8" w:rsidRPr="000B2B38" w:rsidRDefault="003658F8" w:rsidP="00930747">
            <w:pPr>
              <w:ind w:left="-5"/>
              <w:rPr>
                <w:lang w:eastAsia="ru-RU"/>
              </w:rPr>
            </w:pPr>
            <w:r w:rsidRPr="001F4D3B">
              <w:rPr>
                <w:b/>
                <w:i/>
                <w:iCs/>
                <w:lang w:eastAsia="ru-RU"/>
              </w:rPr>
              <w:t>Коммуникативные:</w:t>
            </w:r>
            <w:r w:rsidRPr="000B2B38">
              <w:rPr>
                <w:lang w:eastAsia="ru-RU"/>
              </w:rPr>
              <w:t xml:space="preserve"> проявляют актив</w:t>
            </w:r>
            <w:r w:rsidRPr="000B2B38">
              <w:rPr>
                <w:lang w:eastAsia="ru-RU"/>
              </w:rPr>
              <w:softHyphen/>
              <w:t>ность во взаимодействии для решения</w:t>
            </w:r>
          </w:p>
          <w:p w:rsidR="003658F8" w:rsidRPr="000B2B38" w:rsidRDefault="003658F8" w:rsidP="00930747">
            <w:pPr>
              <w:ind w:left="-5"/>
              <w:rPr>
                <w:lang w:eastAsia="ru-RU"/>
              </w:rPr>
            </w:pPr>
            <w:r w:rsidRPr="000B2B38">
              <w:rPr>
                <w:lang w:eastAsia="ru-RU"/>
              </w:rPr>
              <w:t>коммуникативных и познавательных за</w:t>
            </w:r>
            <w:r w:rsidRPr="000B2B38">
              <w:rPr>
                <w:lang w:eastAsia="ru-RU"/>
              </w:rPr>
              <w:softHyphen/>
              <w:t>дач (задают вопросы, формулируют свои</w:t>
            </w:r>
          </w:p>
          <w:p w:rsidR="003658F8" w:rsidRPr="000B2B38" w:rsidRDefault="003658F8" w:rsidP="00930747">
            <w:pPr>
              <w:ind w:left="-5"/>
              <w:rPr>
                <w:lang w:eastAsia="ru-RU"/>
              </w:rPr>
            </w:pPr>
            <w:r w:rsidRPr="000B2B38">
              <w:rPr>
                <w:lang w:eastAsia="ru-RU"/>
              </w:rPr>
              <w:t>затруднения).</w:t>
            </w:r>
          </w:p>
          <w:p w:rsidR="003658F8" w:rsidRPr="001F4D3B" w:rsidRDefault="003658F8" w:rsidP="00930747">
            <w:pPr>
              <w:spacing w:line="264" w:lineRule="exact"/>
              <w:ind w:left="-5"/>
              <w:rPr>
                <w:lang w:eastAsia="ru-RU"/>
              </w:rPr>
            </w:pPr>
            <w:r w:rsidRPr="001F4D3B">
              <w:rPr>
                <w:b/>
                <w:i/>
                <w:iCs/>
                <w:lang w:eastAsia="ru-RU"/>
              </w:rPr>
              <w:t>Регулятивные:</w:t>
            </w:r>
            <w:r w:rsidRPr="000B2B38">
              <w:rPr>
                <w:lang w:eastAsia="ru-RU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с учителем, предлагают помощь и со</w:t>
            </w:r>
            <w:r w:rsidRPr="000B2B38">
              <w:rPr>
                <w:lang w:eastAsia="ru-RU"/>
              </w:rPr>
              <w:softHyphen/>
              <w:t>трудничество</w:t>
            </w:r>
          </w:p>
        </w:tc>
        <w:tc>
          <w:tcPr>
            <w:tcW w:w="1984" w:type="dxa"/>
          </w:tcPr>
          <w:p w:rsidR="003658F8" w:rsidRPr="000B2B38" w:rsidRDefault="003658F8" w:rsidP="00930747">
            <w:pPr>
              <w:ind w:left="-5"/>
              <w:rPr>
                <w:lang w:eastAsia="ru-RU"/>
              </w:rPr>
            </w:pPr>
            <w:r w:rsidRPr="000B2B38">
              <w:rPr>
                <w:lang w:eastAsia="ru-RU"/>
              </w:rPr>
              <w:t>Определяют це</w:t>
            </w:r>
            <w:r w:rsidRPr="000B2B38">
              <w:rPr>
                <w:lang w:eastAsia="ru-RU"/>
              </w:rPr>
              <w:softHyphen/>
              <w:t>лостный, соци</w:t>
            </w:r>
            <w:r w:rsidRPr="000B2B38">
              <w:rPr>
                <w:lang w:eastAsia="ru-RU"/>
              </w:rPr>
              <w:softHyphen/>
              <w:t>ально ориенти</w:t>
            </w:r>
            <w:r w:rsidRPr="000B2B38">
              <w:rPr>
                <w:lang w:eastAsia="ru-RU"/>
              </w:rPr>
              <w:softHyphen/>
              <w:t>рованный взгляд</w:t>
            </w:r>
          </w:p>
          <w:p w:rsidR="003658F8" w:rsidRPr="000B2B38" w:rsidRDefault="003658F8" w:rsidP="00930747">
            <w:pPr>
              <w:ind w:left="-5"/>
              <w:rPr>
                <w:lang w:eastAsia="ru-RU"/>
              </w:rPr>
            </w:pPr>
            <w:r w:rsidRPr="000B2B38">
              <w:rPr>
                <w:lang w:eastAsia="ru-RU"/>
              </w:rPr>
              <w:t>на мир в единст</w:t>
            </w:r>
            <w:r w:rsidRPr="000B2B38">
              <w:rPr>
                <w:lang w:eastAsia="ru-RU"/>
              </w:rPr>
              <w:softHyphen/>
              <w:t>ве и разнообра</w:t>
            </w:r>
            <w:r w:rsidRPr="000B2B38">
              <w:rPr>
                <w:lang w:eastAsia="ru-RU"/>
              </w:rPr>
              <w:softHyphen/>
              <w:t>зии народов,</w:t>
            </w:r>
            <w:r>
              <w:rPr>
                <w:lang w:eastAsia="ru-RU"/>
              </w:rPr>
              <w:t xml:space="preserve"> </w:t>
            </w:r>
            <w:r w:rsidRPr="000B2B38">
              <w:rPr>
                <w:lang w:eastAsia="ru-RU"/>
              </w:rPr>
              <w:t>культуры и ре</w:t>
            </w:r>
            <w:r w:rsidRPr="000B2B38">
              <w:rPr>
                <w:lang w:eastAsia="ru-RU"/>
              </w:rPr>
              <w:softHyphen/>
              <w:t>лигий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3658F8" w:rsidRPr="00F90704" w:rsidTr="00930747">
        <w:trPr>
          <w:gridAfter w:val="12"/>
          <w:wAfter w:w="10488" w:type="dxa"/>
          <w:trHeight w:val="510"/>
        </w:trPr>
        <w:tc>
          <w:tcPr>
            <w:tcW w:w="16018" w:type="dxa"/>
            <w:gridSpan w:val="9"/>
            <w:vAlign w:val="center"/>
          </w:tcPr>
          <w:p w:rsidR="003658F8" w:rsidRPr="006211BE" w:rsidRDefault="003658F8" w:rsidP="00930747">
            <w:pPr>
              <w:jc w:val="center"/>
              <w:rPr>
                <w:b/>
                <w:lang w:eastAsia="ru-RU"/>
              </w:rPr>
            </w:pPr>
            <w:r w:rsidRPr="00B600E5">
              <w:rPr>
                <w:b/>
                <w:spacing w:val="40"/>
                <w:sz w:val="21"/>
                <w:szCs w:val="21"/>
                <w:lang w:eastAsia="ru-RU"/>
              </w:rPr>
              <w:t>Глава</w:t>
            </w:r>
            <w:r w:rsidRPr="00B600E5">
              <w:rPr>
                <w:b/>
                <w:sz w:val="21"/>
                <w:szCs w:val="21"/>
                <w:lang w:eastAsia="ru-RU"/>
              </w:rPr>
              <w:t xml:space="preserve"> III. Школа (7 часов)</w:t>
            </w:r>
          </w:p>
        </w:tc>
      </w:tr>
      <w:tr w:rsidR="003658F8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12-13</w:t>
            </w:r>
          </w:p>
        </w:tc>
        <w:tc>
          <w:tcPr>
            <w:tcW w:w="1560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t>Образова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ние в жиз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ни челове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ка</w:t>
            </w:r>
          </w:p>
          <w:p w:rsidR="003658F8" w:rsidRPr="00276440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(озна</w:t>
            </w: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комление с новым матери</w:t>
            </w:r>
            <w:r w:rsidRPr="00276440">
              <w:rPr>
                <w:rFonts w:ascii="Times New Roman" w:hAnsi="Times New Roman"/>
                <w:i/>
                <w:iCs/>
                <w:lang w:eastAsia="ru-RU"/>
              </w:rPr>
              <w:softHyphen/>
              <w:t>алом)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02.12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09.12</w:t>
            </w:r>
          </w:p>
        </w:tc>
        <w:tc>
          <w:tcPr>
            <w:tcW w:w="1417" w:type="dxa"/>
          </w:tcPr>
          <w:p w:rsidR="003658F8" w:rsidRPr="00276440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</w:t>
            </w:r>
            <w:r w:rsidRPr="00276440">
              <w:rPr>
                <w:rFonts w:ascii="Times New Roman" w:hAnsi="Times New Roman"/>
                <w:lang w:eastAsia="ru-RU"/>
              </w:rPr>
              <w:t>Школьное образование.</w:t>
            </w:r>
          </w:p>
          <w:p w:rsidR="003658F8" w:rsidRPr="00276440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2. </w:t>
            </w:r>
            <w:r w:rsidRPr="00276440">
              <w:rPr>
                <w:rFonts w:ascii="Times New Roman" w:hAnsi="Times New Roman"/>
                <w:lang w:eastAsia="ru-RU"/>
              </w:rPr>
              <w:t>О чем расска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зала бабушка.</w:t>
            </w:r>
          </w:p>
          <w:p w:rsidR="003658F8" w:rsidRPr="00276440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3. </w:t>
            </w:r>
            <w:r w:rsidRPr="00276440">
              <w:rPr>
                <w:rFonts w:ascii="Times New Roman" w:hAnsi="Times New Roman"/>
                <w:lang w:eastAsia="ru-RU"/>
              </w:rPr>
              <w:t>Чему учит школа сегодня.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4. </w:t>
            </w:r>
            <w:r w:rsidRPr="00276440">
              <w:rPr>
                <w:rFonts w:ascii="Times New Roman" w:hAnsi="Times New Roman"/>
                <w:lang w:eastAsia="ru-RU"/>
              </w:rPr>
              <w:t>Учись учиться</w:t>
            </w:r>
          </w:p>
        </w:tc>
        <w:tc>
          <w:tcPr>
            <w:tcW w:w="1985" w:type="dxa"/>
          </w:tcPr>
          <w:p w:rsidR="003658F8" w:rsidRPr="00276440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Научатся:</w:t>
            </w:r>
            <w:r w:rsidRPr="00276440">
              <w:rPr>
                <w:rFonts w:ascii="Times New Roman" w:hAnsi="Times New Roman"/>
                <w:lang w:eastAsia="ru-RU"/>
              </w:rPr>
              <w:t xml:space="preserve"> опре</w:t>
            </w:r>
            <w:r>
              <w:rPr>
                <w:rFonts w:ascii="Times New Roman" w:hAnsi="Times New Roman"/>
                <w:lang w:eastAsia="ru-RU"/>
              </w:rPr>
              <w:t>делять мо</w:t>
            </w:r>
            <w:r w:rsidRPr="00276440">
              <w:rPr>
                <w:rFonts w:ascii="Times New Roman" w:hAnsi="Times New Roman"/>
                <w:lang w:eastAsia="ru-RU"/>
              </w:rPr>
              <w:t>тивы обучения детей в школе.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Получат возможность научиться:</w:t>
            </w:r>
            <w:r>
              <w:rPr>
                <w:rFonts w:ascii="Times New Roman" w:hAnsi="Times New Roman"/>
                <w:lang w:eastAsia="ru-RU"/>
              </w:rPr>
              <w:t xml:space="preserve"> работать с тек</w:t>
            </w:r>
            <w:r w:rsidRPr="00276440">
              <w:rPr>
                <w:rFonts w:ascii="Times New Roman" w:hAnsi="Times New Roman"/>
                <w:lang w:eastAsia="ru-RU"/>
              </w:rPr>
              <w:t>стом учебника; высказы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вать собственное мнение, суждени</w:t>
            </w:r>
            <w:r>
              <w:rPr>
                <w:rFonts w:ascii="Times New Roman" w:hAnsi="Times New Roman"/>
                <w:lang w:eastAsia="ru-RU"/>
              </w:rPr>
              <w:t>я</w:t>
            </w:r>
          </w:p>
        </w:tc>
        <w:tc>
          <w:tcPr>
            <w:tcW w:w="2977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726B0A">
              <w:rPr>
                <w:rFonts w:ascii="Times New Roman" w:hAnsi="Times New Roman"/>
                <w:b/>
                <w:i/>
                <w:iCs/>
                <w:lang w:eastAsia="ru-RU"/>
              </w:rPr>
              <w:t>Познавательные:</w:t>
            </w:r>
            <w:r w:rsidRPr="00276440">
              <w:rPr>
                <w:rFonts w:ascii="Times New Roman" w:hAnsi="Times New Roman"/>
                <w:lang w:eastAsia="ru-RU"/>
              </w:rPr>
              <w:t xml:space="preserve"> ставят и формулируют цели и проблему урока; осознанно и про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извольно строят сообщения в устной и письменной форме, в том числе творче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 xml:space="preserve">ского и исследовательского характера. </w:t>
            </w:r>
          </w:p>
          <w:p w:rsidR="003658F8" w:rsidRPr="00276440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726B0A">
              <w:rPr>
                <w:rFonts w:ascii="Times New Roman" w:hAnsi="Times New Roman"/>
                <w:b/>
                <w:i/>
                <w:iCs/>
                <w:lang w:eastAsia="ru-RU"/>
              </w:rPr>
              <w:t>Коммуникативные:</w:t>
            </w:r>
            <w:r w:rsidRPr="00726B0A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276440">
              <w:rPr>
                <w:rFonts w:ascii="Times New Roman" w:hAnsi="Times New Roman"/>
                <w:lang w:eastAsia="ru-RU"/>
              </w:rPr>
              <w:t>адекватно исполь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зуют речевые средства для эффективного решения разнообразных коммуникатив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ных задач.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726B0A">
              <w:rPr>
                <w:rFonts w:ascii="Times New Roman" w:hAnsi="Times New Roman"/>
                <w:b/>
                <w:i/>
                <w:iCs/>
                <w:lang w:eastAsia="ru-RU"/>
              </w:rPr>
              <w:t>Регулятивные:</w:t>
            </w:r>
            <w:r w:rsidRPr="00276440">
              <w:rPr>
                <w:rFonts w:ascii="Times New Roman" w:hAnsi="Times New Roman"/>
                <w:lang w:eastAsia="ru-RU"/>
              </w:rPr>
              <w:t xml:space="preserve"> планируют свои действия в соответствии с поставленной задачей и условиями её реализации, в том числе во внутреннем плане</w:t>
            </w:r>
          </w:p>
        </w:tc>
        <w:tc>
          <w:tcPr>
            <w:tcW w:w="1984" w:type="dxa"/>
          </w:tcPr>
          <w:p w:rsidR="003658F8" w:rsidRPr="00276440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t>Определяют внутреннюю по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зицию обучаю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щегося на уров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не положитель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ного отношения к образователь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ному процессу: понимают необ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ходимость уче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ния, выражен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ного в преобла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дании учебно- познавательных мотивов и пред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почтении соци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ального способа оценки знаний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658F8" w:rsidRPr="000B4CAB" w:rsidRDefault="003658F8" w:rsidP="00930747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4D3B">
              <w:rPr>
                <w:rFonts w:ascii="Times New Roman" w:hAnsi="Times New Roman"/>
                <w:b/>
                <w:i/>
                <w:lang w:eastAsia="ru-RU"/>
              </w:rPr>
              <w:t xml:space="preserve">Исследовать </w:t>
            </w:r>
            <w:r w:rsidRPr="000B4CAB">
              <w:rPr>
                <w:rFonts w:ascii="Times New Roman" w:hAnsi="Times New Roman"/>
                <w:lang w:eastAsia="ru-RU"/>
              </w:rPr>
              <w:t>несложные ситуации из жизни человека и об</w:t>
            </w:r>
            <w:r w:rsidRPr="000B4CAB">
              <w:rPr>
                <w:rFonts w:ascii="Times New Roman" w:hAnsi="Times New Roman"/>
                <w:lang w:eastAsia="ru-RU"/>
              </w:rPr>
              <w:softHyphen/>
              <w:t>щества, раскрывающие значимость образования в наше время и в прошлом.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1F4D3B">
              <w:rPr>
                <w:rFonts w:ascii="Times New Roman" w:hAnsi="Times New Roman"/>
                <w:b/>
                <w:i/>
                <w:lang w:eastAsia="ru-RU"/>
              </w:rPr>
              <w:t xml:space="preserve">Описывать </w:t>
            </w:r>
            <w:r w:rsidRPr="000B4CAB">
              <w:rPr>
                <w:rFonts w:ascii="Times New Roman" w:hAnsi="Times New Roman"/>
                <w:lang w:eastAsia="ru-RU"/>
              </w:rPr>
              <w:t>ступени школьного образования</w:t>
            </w:r>
          </w:p>
        </w:tc>
        <w:tc>
          <w:tcPr>
            <w:tcW w:w="1417" w:type="dxa"/>
          </w:tcPr>
          <w:p w:rsidR="003658F8" w:rsidRPr="00276440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spacing w:val="20"/>
                <w:lang w:eastAsia="ru-RU"/>
              </w:rPr>
              <w:t>§6.</w:t>
            </w:r>
          </w:p>
          <w:p w:rsidR="003658F8" w:rsidRPr="00276440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t xml:space="preserve">Рабочая тетрадь, задание </w:t>
            </w:r>
            <w:r w:rsidRPr="00276440">
              <w:rPr>
                <w:rFonts w:ascii="Times New Roman" w:hAnsi="Times New Roman"/>
                <w:spacing w:val="20"/>
                <w:lang w:eastAsia="ru-RU"/>
              </w:rPr>
              <w:t xml:space="preserve">№8, </w:t>
            </w:r>
            <w:r w:rsidRPr="00276440">
              <w:rPr>
                <w:rFonts w:ascii="Times New Roman" w:hAnsi="Times New Roman"/>
                <w:lang w:eastAsia="ru-RU"/>
              </w:rPr>
              <w:t>с. 33. Состав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ление расска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зов</w:t>
            </w:r>
          </w:p>
          <w:p w:rsidR="003658F8" w:rsidRPr="00276440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t>на тему «Школа моей мечты»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3658F8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14-15</w:t>
            </w:r>
          </w:p>
        </w:tc>
        <w:tc>
          <w:tcPr>
            <w:tcW w:w="1560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t>Образова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ние и са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мообразо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 xml:space="preserve">вание </w:t>
            </w:r>
          </w:p>
          <w:p w:rsidR="003658F8" w:rsidRPr="00276440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i/>
                <w:iCs/>
                <w:lang w:eastAsia="ru-RU"/>
              </w:rPr>
              <w:t>(комбини</w:t>
            </w:r>
            <w:r w:rsidRPr="00276440">
              <w:rPr>
                <w:rFonts w:ascii="Times New Roman" w:hAnsi="Times New Roman"/>
                <w:i/>
                <w:iCs/>
                <w:lang w:eastAsia="ru-RU"/>
              </w:rPr>
              <w:softHyphen/>
              <w:t>рованный)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16.12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23.12</w:t>
            </w:r>
          </w:p>
        </w:tc>
        <w:tc>
          <w:tcPr>
            <w:tcW w:w="1417" w:type="dxa"/>
          </w:tcPr>
          <w:p w:rsidR="003658F8" w:rsidRPr="00276440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</w:t>
            </w:r>
            <w:r w:rsidRPr="00276440">
              <w:rPr>
                <w:rFonts w:ascii="Times New Roman" w:hAnsi="Times New Roman"/>
                <w:lang w:eastAsia="ru-RU"/>
              </w:rPr>
              <w:t>Формы са</w:t>
            </w:r>
            <w:r>
              <w:rPr>
                <w:rFonts w:ascii="Times New Roman" w:hAnsi="Times New Roman"/>
                <w:lang w:eastAsia="ru-RU"/>
              </w:rPr>
              <w:t>мо</w:t>
            </w:r>
            <w:r w:rsidRPr="00276440">
              <w:rPr>
                <w:rFonts w:ascii="Times New Roman" w:hAnsi="Times New Roman"/>
                <w:lang w:eastAsia="ru-RU"/>
              </w:rPr>
              <w:t>образования.</w:t>
            </w:r>
          </w:p>
          <w:p w:rsidR="003658F8" w:rsidRPr="00276440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2. </w:t>
            </w:r>
            <w:r w:rsidRPr="00276440">
              <w:rPr>
                <w:rFonts w:ascii="Times New Roman" w:hAnsi="Times New Roman"/>
                <w:lang w:eastAsia="ru-RU"/>
              </w:rPr>
              <w:t>Испокон века книга растит человека.</w:t>
            </w:r>
          </w:p>
          <w:p w:rsidR="003658F8" w:rsidRPr="00276440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3. </w:t>
            </w:r>
            <w:r w:rsidRPr="00276440">
              <w:rPr>
                <w:rFonts w:ascii="Times New Roman" w:hAnsi="Times New Roman"/>
                <w:lang w:eastAsia="ru-RU"/>
              </w:rPr>
              <w:t>Самообразо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вание — путь</w:t>
            </w:r>
          </w:p>
          <w:p w:rsidR="003658F8" w:rsidRPr="00276440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t>к успеху.</w:t>
            </w:r>
          </w:p>
          <w:p w:rsidR="003658F8" w:rsidRPr="00276440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4. </w:t>
            </w:r>
            <w:r w:rsidRPr="00276440">
              <w:rPr>
                <w:rFonts w:ascii="Times New Roman" w:hAnsi="Times New Roman"/>
                <w:lang w:eastAsia="ru-RU"/>
              </w:rPr>
              <w:t>Но</w:t>
            </w:r>
            <w:r>
              <w:rPr>
                <w:rFonts w:ascii="Times New Roman" w:hAnsi="Times New Roman"/>
                <w:lang w:eastAsia="ru-RU"/>
              </w:rPr>
              <w:t>вые воз</w:t>
            </w:r>
            <w:r w:rsidRPr="00276440">
              <w:rPr>
                <w:rFonts w:ascii="Times New Roman" w:hAnsi="Times New Roman"/>
                <w:lang w:eastAsia="ru-RU"/>
              </w:rPr>
              <w:t>можности.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5. </w:t>
            </w:r>
            <w:r w:rsidRPr="00276440">
              <w:rPr>
                <w:rFonts w:ascii="Times New Roman" w:hAnsi="Times New Roman"/>
                <w:lang w:eastAsia="ru-RU"/>
              </w:rPr>
              <w:t>Самообразо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вание и са</w:t>
            </w:r>
            <w:r>
              <w:rPr>
                <w:rFonts w:ascii="Times New Roman" w:hAnsi="Times New Roman"/>
                <w:lang w:eastAsia="ru-RU"/>
              </w:rPr>
              <w:t>моор</w:t>
            </w:r>
            <w:r w:rsidRPr="00276440">
              <w:rPr>
                <w:rFonts w:ascii="Times New Roman" w:hAnsi="Times New Roman"/>
                <w:lang w:eastAsia="ru-RU"/>
              </w:rPr>
              <w:t>ганизация</w:t>
            </w:r>
          </w:p>
        </w:tc>
        <w:tc>
          <w:tcPr>
            <w:tcW w:w="1985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Научатся:</w:t>
            </w:r>
            <w:r w:rsidRPr="00276440">
              <w:rPr>
                <w:rFonts w:ascii="Times New Roman" w:hAnsi="Times New Roman"/>
                <w:lang w:eastAsia="ru-RU"/>
              </w:rPr>
              <w:t xml:space="preserve"> организовы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вать собственную учеб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ную деятельность, позна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комятся с фор</w:t>
            </w:r>
            <w:r>
              <w:rPr>
                <w:rFonts w:ascii="Times New Roman" w:hAnsi="Times New Roman"/>
                <w:lang w:eastAsia="ru-RU"/>
              </w:rPr>
              <w:t>мами само</w:t>
            </w:r>
            <w:r w:rsidRPr="00276440">
              <w:rPr>
                <w:rFonts w:ascii="Times New Roman" w:hAnsi="Times New Roman"/>
                <w:lang w:eastAsia="ru-RU"/>
              </w:rPr>
              <w:t xml:space="preserve">образования. </w:t>
            </w:r>
          </w:p>
          <w:p w:rsidR="003658F8" w:rsidRPr="00276440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Получат возможность научиться:</w:t>
            </w:r>
            <w:r w:rsidRPr="00276440">
              <w:rPr>
                <w:rFonts w:ascii="Times New Roman" w:hAnsi="Times New Roman"/>
                <w:lang w:eastAsia="ru-RU"/>
              </w:rPr>
              <w:t xml:space="preserve"> работать с тек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стом учебника; высказы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вать собственное мнение, суждения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8D1F47">
              <w:rPr>
                <w:rFonts w:ascii="Times New Roman" w:hAnsi="Times New Roman"/>
                <w:b/>
                <w:i/>
                <w:iCs/>
                <w:lang w:eastAsia="ru-RU"/>
              </w:rPr>
              <w:t>Познавательные:</w:t>
            </w:r>
            <w:r w:rsidRPr="00276440">
              <w:rPr>
                <w:rFonts w:ascii="Times New Roman" w:hAnsi="Times New Roman"/>
                <w:lang w:eastAsia="ru-RU"/>
              </w:rPr>
              <w:t xml:space="preserve"> ставят и формулируют цели и проблему урока; осознанно и про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извольно строят сообщения в устной и письменной форме, в том числе творче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ского и исследовательского характера.</w:t>
            </w:r>
          </w:p>
          <w:p w:rsidR="003658F8" w:rsidRPr="00276440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2C1082">
              <w:rPr>
                <w:rFonts w:ascii="Times New Roman" w:hAnsi="Times New Roman"/>
                <w:b/>
                <w:i/>
                <w:iCs/>
                <w:lang w:eastAsia="ru-RU"/>
              </w:rPr>
              <w:t>Коммуникативные:</w:t>
            </w:r>
            <w:r w:rsidRPr="002C1082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276440">
              <w:rPr>
                <w:rFonts w:ascii="Times New Roman" w:hAnsi="Times New Roman"/>
                <w:lang w:eastAsia="ru-RU"/>
              </w:rPr>
              <w:t>адекватно исполь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зуют речевые средства для эффективного решения разнообразных коммуникатив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ных задач.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2C1082">
              <w:rPr>
                <w:rFonts w:ascii="Times New Roman" w:hAnsi="Times New Roman"/>
                <w:b/>
                <w:i/>
                <w:iCs/>
                <w:lang w:eastAsia="ru-RU"/>
              </w:rPr>
              <w:t>Регулятивные:</w:t>
            </w:r>
            <w:r w:rsidRPr="00276440">
              <w:rPr>
                <w:rFonts w:ascii="Times New Roman" w:hAnsi="Times New Roman"/>
                <w:lang w:eastAsia="ru-RU"/>
              </w:rPr>
              <w:t xml:space="preserve"> планируют свои действия в соответствии с поставленной задачей и условиями её реализации, в том числе во внутреннем плане</w:t>
            </w:r>
          </w:p>
        </w:tc>
        <w:tc>
          <w:tcPr>
            <w:tcW w:w="1984" w:type="dxa"/>
          </w:tcPr>
          <w:p w:rsidR="003658F8" w:rsidRPr="00276440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t>Сохраняют мо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тивацию к учеб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ной деятельно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сти; проявляют интерес к ново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му</w:t>
            </w:r>
            <w:r>
              <w:rPr>
                <w:rFonts w:ascii="Times New Roman" w:hAnsi="Times New Roman"/>
                <w:lang w:eastAsia="ru-RU"/>
              </w:rPr>
              <w:t xml:space="preserve"> учебному ма</w:t>
            </w:r>
            <w:r w:rsidRPr="00276440">
              <w:rPr>
                <w:rFonts w:ascii="Times New Roman" w:hAnsi="Times New Roman"/>
                <w:lang w:eastAsia="ru-RU"/>
              </w:rPr>
              <w:t>териалу; выра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жают положи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тельное отноше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ние к процессу познания; адек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ватно пони</w:t>
            </w:r>
            <w:r>
              <w:rPr>
                <w:rFonts w:ascii="Times New Roman" w:hAnsi="Times New Roman"/>
                <w:lang w:eastAsia="ru-RU"/>
              </w:rPr>
              <w:t>мают причины успеш</w:t>
            </w:r>
            <w:r w:rsidRPr="00276440">
              <w:rPr>
                <w:rFonts w:ascii="Times New Roman" w:hAnsi="Times New Roman"/>
                <w:lang w:eastAsia="ru-RU"/>
              </w:rPr>
              <w:t>ности/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276440">
              <w:rPr>
                <w:rFonts w:ascii="Times New Roman" w:hAnsi="Times New Roman"/>
                <w:lang w:eastAsia="ru-RU"/>
              </w:rPr>
              <w:t>неуспеш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ности учебной деятельности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658F8" w:rsidRPr="00DF346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645BEC">
              <w:rPr>
                <w:rFonts w:ascii="Times New Roman" w:hAnsi="Times New Roman"/>
                <w:b/>
                <w:i/>
              </w:rPr>
              <w:t>Характеризовать</w:t>
            </w:r>
            <w:r w:rsidRPr="00DF3464">
              <w:rPr>
                <w:rFonts w:ascii="Times New Roman" w:hAnsi="Times New Roman"/>
              </w:rPr>
              <w:t xml:space="preserve"> учёбу как основной труд школьника.</w:t>
            </w:r>
          </w:p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DF3464">
              <w:rPr>
                <w:rFonts w:ascii="Times New Roman" w:hAnsi="Times New Roman"/>
              </w:rPr>
              <w:t xml:space="preserve">Опираясь на примеры из художественных произведений, </w:t>
            </w:r>
            <w:r w:rsidRPr="00645BEC">
              <w:rPr>
                <w:rFonts w:ascii="Times New Roman" w:hAnsi="Times New Roman"/>
                <w:b/>
                <w:i/>
              </w:rPr>
              <w:t>вы</w:t>
            </w:r>
            <w:r w:rsidRPr="00645BEC">
              <w:rPr>
                <w:rFonts w:ascii="Times New Roman" w:hAnsi="Times New Roman"/>
                <w:b/>
                <w:i/>
              </w:rPr>
              <w:softHyphen/>
              <w:t>являть</w:t>
            </w:r>
            <w:r w:rsidRPr="00DF3464">
              <w:rPr>
                <w:rFonts w:ascii="Times New Roman" w:hAnsi="Times New Roman"/>
              </w:rPr>
              <w:t xml:space="preserve"> позитивные результаты учения. </w:t>
            </w:r>
          </w:p>
          <w:p w:rsidR="003658F8" w:rsidRPr="00DF346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DF3464">
              <w:rPr>
                <w:rFonts w:ascii="Times New Roman" w:hAnsi="Times New Roman"/>
              </w:rPr>
              <w:t xml:space="preserve">С опорой на конкретные примеры </w:t>
            </w:r>
            <w:r w:rsidRPr="00645BEC">
              <w:rPr>
                <w:rFonts w:ascii="Times New Roman" w:hAnsi="Times New Roman"/>
                <w:b/>
                <w:i/>
              </w:rPr>
              <w:t xml:space="preserve">характеризовать </w:t>
            </w:r>
            <w:r w:rsidRPr="00DF3464">
              <w:rPr>
                <w:rFonts w:ascii="Times New Roman" w:hAnsi="Times New Roman"/>
              </w:rPr>
              <w:t>значение самообразования для человека.</w:t>
            </w:r>
          </w:p>
          <w:p w:rsidR="003658F8" w:rsidRPr="00DF346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645BEC">
              <w:rPr>
                <w:rFonts w:ascii="Times New Roman" w:hAnsi="Times New Roman"/>
                <w:b/>
                <w:i/>
              </w:rPr>
              <w:t>Оценивать</w:t>
            </w:r>
            <w:r w:rsidRPr="00DF3464">
              <w:rPr>
                <w:rFonts w:ascii="Times New Roman" w:hAnsi="Times New Roman"/>
              </w:rPr>
              <w:t xml:space="preserve"> собственное умение учиться и возможности его развития.</w:t>
            </w:r>
          </w:p>
          <w:p w:rsidR="003658F8" w:rsidRPr="00DF346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645BEC">
              <w:rPr>
                <w:rFonts w:ascii="Times New Roman" w:hAnsi="Times New Roman"/>
                <w:b/>
                <w:i/>
              </w:rPr>
              <w:t>Выявлять</w:t>
            </w:r>
            <w:r w:rsidRPr="00DF3464">
              <w:rPr>
                <w:rFonts w:ascii="Times New Roman" w:hAnsi="Times New Roman"/>
              </w:rPr>
              <w:t xml:space="preserve"> возможности практического применения получа</w:t>
            </w:r>
            <w:r w:rsidRPr="00DF3464">
              <w:rPr>
                <w:rFonts w:ascii="Times New Roman" w:hAnsi="Times New Roman"/>
              </w:rPr>
              <w:softHyphen/>
              <w:t>емых в школе знаний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  <w:spacing w:val="20"/>
                <w:lang w:eastAsia="ru-RU"/>
              </w:rPr>
            </w:pPr>
            <w:r w:rsidRPr="00276440">
              <w:rPr>
                <w:rFonts w:ascii="Times New Roman" w:hAnsi="Times New Roman"/>
                <w:spacing w:val="20"/>
                <w:lang w:eastAsia="ru-RU"/>
              </w:rPr>
              <w:t xml:space="preserve">§7. </w:t>
            </w:r>
            <w:r w:rsidRPr="00276440">
              <w:rPr>
                <w:rFonts w:ascii="Times New Roman" w:hAnsi="Times New Roman"/>
                <w:lang w:eastAsia="ru-RU"/>
              </w:rPr>
              <w:t xml:space="preserve">Рабочая тетрадь, задания </w:t>
            </w:r>
            <w:r w:rsidRPr="00276440">
              <w:rPr>
                <w:rFonts w:ascii="Times New Roman" w:hAnsi="Times New Roman"/>
                <w:spacing w:val="20"/>
                <w:lang w:eastAsia="ru-RU"/>
              </w:rPr>
              <w:t>№2,3,</w:t>
            </w:r>
          </w:p>
          <w:p w:rsidR="003658F8" w:rsidRPr="00276440" w:rsidRDefault="003658F8" w:rsidP="00930747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t>с. 34-35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3658F8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16-17</w:t>
            </w:r>
          </w:p>
        </w:tc>
        <w:tc>
          <w:tcPr>
            <w:tcW w:w="1560" w:type="dxa"/>
          </w:tcPr>
          <w:p w:rsidR="003658F8" w:rsidRDefault="003658F8" w:rsidP="00930747">
            <w:pPr>
              <w:rPr>
                <w:lang w:eastAsia="ru-RU"/>
              </w:rPr>
            </w:pPr>
            <w:r w:rsidRPr="00B00C1D">
              <w:rPr>
                <w:lang w:eastAsia="ru-RU"/>
              </w:rPr>
              <w:t>Одноклас</w:t>
            </w:r>
            <w:r w:rsidRPr="00B00C1D">
              <w:rPr>
                <w:lang w:eastAsia="ru-RU"/>
              </w:rPr>
              <w:softHyphen/>
              <w:t>сники,</w:t>
            </w:r>
            <w:r>
              <w:rPr>
                <w:lang w:eastAsia="ru-RU"/>
              </w:rPr>
              <w:t xml:space="preserve"> </w:t>
            </w:r>
            <w:r w:rsidRPr="00B00C1D">
              <w:rPr>
                <w:lang w:eastAsia="ru-RU"/>
              </w:rPr>
              <w:t>сверстни</w:t>
            </w:r>
            <w:r w:rsidRPr="00B00C1D">
              <w:rPr>
                <w:lang w:eastAsia="ru-RU"/>
              </w:rPr>
              <w:softHyphen/>
              <w:t>ки, друзья</w:t>
            </w:r>
          </w:p>
          <w:p w:rsidR="003658F8" w:rsidRPr="00B00C1D" w:rsidRDefault="003658F8" w:rsidP="00930747">
            <w:pPr>
              <w:rPr>
                <w:lang w:eastAsia="ru-RU"/>
              </w:rPr>
            </w:pPr>
            <w:r w:rsidRPr="00B00C1D">
              <w:rPr>
                <w:i/>
                <w:iCs/>
                <w:lang w:eastAsia="ru-RU"/>
              </w:rPr>
              <w:t>(комбини</w:t>
            </w:r>
            <w:r w:rsidRPr="00B00C1D">
              <w:rPr>
                <w:i/>
                <w:iCs/>
                <w:lang w:eastAsia="ru-RU"/>
              </w:rPr>
              <w:softHyphen/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B00C1D">
              <w:rPr>
                <w:rFonts w:ascii="Times New Roman" w:hAnsi="Times New Roman"/>
                <w:i/>
                <w:iCs/>
                <w:lang w:eastAsia="ru-RU"/>
              </w:rPr>
              <w:t>рованный)</w:t>
            </w:r>
          </w:p>
        </w:tc>
        <w:tc>
          <w:tcPr>
            <w:tcW w:w="992" w:type="dxa"/>
          </w:tcPr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658F8" w:rsidRPr="00B00C1D" w:rsidRDefault="003658F8" w:rsidP="00930747">
            <w:pPr>
              <w:rPr>
                <w:lang w:eastAsia="ru-RU"/>
              </w:rPr>
            </w:pPr>
            <w:r w:rsidRPr="00B00C1D">
              <w:rPr>
                <w:lang w:eastAsia="ru-RU"/>
              </w:rPr>
              <w:t>1. Ты и другие</w:t>
            </w:r>
            <w:r>
              <w:rPr>
                <w:lang w:eastAsia="ru-RU"/>
              </w:rPr>
              <w:t xml:space="preserve"> </w:t>
            </w:r>
            <w:r w:rsidRPr="00B00C1D">
              <w:rPr>
                <w:lang w:eastAsia="ru-RU"/>
              </w:rPr>
              <w:t>ребята.</w:t>
            </w:r>
          </w:p>
          <w:p w:rsidR="003658F8" w:rsidRPr="00B00C1D" w:rsidRDefault="003658F8" w:rsidP="00930747">
            <w:pPr>
              <w:rPr>
                <w:lang w:eastAsia="ru-RU"/>
              </w:rPr>
            </w:pPr>
            <w:r w:rsidRPr="00B00C1D">
              <w:rPr>
                <w:lang w:eastAsia="ru-RU"/>
              </w:rPr>
              <w:t>2. Слово не во</w:t>
            </w:r>
            <w:r w:rsidRPr="00B00C1D">
              <w:rPr>
                <w:lang w:eastAsia="ru-RU"/>
              </w:rPr>
              <w:softHyphen/>
              <w:t>робей.</w:t>
            </w:r>
          </w:p>
          <w:p w:rsidR="003658F8" w:rsidRPr="00B00C1D" w:rsidRDefault="003658F8" w:rsidP="00930747">
            <w:pPr>
              <w:rPr>
                <w:lang w:eastAsia="ru-RU"/>
              </w:rPr>
            </w:pPr>
            <w:r w:rsidRPr="00B00C1D">
              <w:rPr>
                <w:lang w:eastAsia="ru-RU"/>
              </w:rPr>
              <w:t>3. Какой ты,</w:t>
            </w:r>
          </w:p>
          <w:p w:rsidR="003658F8" w:rsidRPr="00B00C1D" w:rsidRDefault="003658F8" w:rsidP="00930747">
            <w:pPr>
              <w:ind w:left="120"/>
              <w:rPr>
                <w:lang w:eastAsia="ru-RU"/>
              </w:rPr>
            </w:pPr>
            <w:r w:rsidRPr="00B00C1D">
              <w:rPr>
                <w:lang w:eastAsia="ru-RU"/>
              </w:rPr>
              <w:t>друг?</w:t>
            </w:r>
          </w:p>
        </w:tc>
        <w:tc>
          <w:tcPr>
            <w:tcW w:w="1985" w:type="dxa"/>
          </w:tcPr>
          <w:p w:rsidR="003658F8" w:rsidRPr="00B00C1D" w:rsidRDefault="003658F8" w:rsidP="00930747">
            <w:pPr>
              <w:rPr>
                <w:lang w:eastAsia="ru-RU"/>
              </w:rPr>
            </w:pPr>
            <w:r w:rsidRPr="00B00C1D">
              <w:rPr>
                <w:i/>
                <w:iCs/>
                <w:lang w:eastAsia="ru-RU"/>
              </w:rPr>
              <w:t>Научатся:</w:t>
            </w:r>
            <w:r w:rsidRPr="00B00C1D">
              <w:rPr>
                <w:lang w:eastAsia="ru-RU"/>
              </w:rPr>
              <w:t xml:space="preserve"> выстраивать</w:t>
            </w:r>
            <w:r>
              <w:rPr>
                <w:lang w:eastAsia="ru-RU"/>
              </w:rPr>
              <w:t xml:space="preserve"> </w:t>
            </w:r>
            <w:r w:rsidRPr="00B00C1D">
              <w:rPr>
                <w:lang w:eastAsia="ru-RU"/>
              </w:rPr>
              <w:t>свои отношения с одно</w:t>
            </w:r>
            <w:r w:rsidRPr="00B00C1D">
              <w:rPr>
                <w:lang w:eastAsia="ru-RU"/>
              </w:rPr>
              <w:softHyphen/>
              <w:t>классниками.</w:t>
            </w:r>
          </w:p>
          <w:p w:rsidR="003658F8" w:rsidRPr="00B00C1D" w:rsidRDefault="003658F8" w:rsidP="00930747">
            <w:pPr>
              <w:rPr>
                <w:lang w:eastAsia="ru-RU"/>
              </w:rPr>
            </w:pPr>
            <w:r w:rsidRPr="00B00C1D">
              <w:rPr>
                <w:i/>
                <w:iCs/>
                <w:lang w:eastAsia="ru-RU"/>
              </w:rPr>
              <w:t>Получат возможность</w:t>
            </w:r>
            <w:r>
              <w:rPr>
                <w:lang w:eastAsia="ru-RU"/>
              </w:rPr>
              <w:t xml:space="preserve"> </w:t>
            </w:r>
            <w:r w:rsidRPr="00B00C1D">
              <w:rPr>
                <w:i/>
                <w:iCs/>
                <w:lang w:eastAsia="ru-RU"/>
              </w:rPr>
              <w:t>научиться:</w:t>
            </w:r>
            <w:r w:rsidRPr="00B00C1D">
              <w:rPr>
                <w:lang w:eastAsia="ru-RU"/>
              </w:rPr>
              <w:t xml:space="preserve"> работать с тек</w:t>
            </w:r>
            <w:r w:rsidRPr="00B00C1D">
              <w:rPr>
                <w:lang w:eastAsia="ru-RU"/>
              </w:rPr>
              <w:softHyphen/>
            </w:r>
            <w:r>
              <w:rPr>
                <w:lang w:eastAsia="ru-RU"/>
              </w:rPr>
              <w:t xml:space="preserve">стом учебника; </w:t>
            </w:r>
            <w:r w:rsidRPr="00B00C1D">
              <w:rPr>
                <w:lang w:eastAsia="ru-RU"/>
              </w:rPr>
              <w:t>высказы</w:t>
            </w:r>
            <w:r w:rsidRPr="00B00C1D">
              <w:rPr>
                <w:lang w:eastAsia="ru-RU"/>
              </w:rPr>
              <w:softHyphen/>
              <w:t>вать собственное мнение,</w:t>
            </w:r>
          </w:p>
          <w:p w:rsidR="003658F8" w:rsidRPr="00B00C1D" w:rsidRDefault="003658F8" w:rsidP="00930747">
            <w:pPr>
              <w:rPr>
                <w:lang w:eastAsia="ru-RU"/>
              </w:rPr>
            </w:pPr>
            <w:r w:rsidRPr="00B00C1D">
              <w:rPr>
                <w:lang w:eastAsia="ru-RU"/>
              </w:rPr>
              <w:t>суждения</w:t>
            </w:r>
          </w:p>
        </w:tc>
        <w:tc>
          <w:tcPr>
            <w:tcW w:w="2977" w:type="dxa"/>
          </w:tcPr>
          <w:p w:rsidR="003658F8" w:rsidRPr="00B00C1D" w:rsidRDefault="003658F8" w:rsidP="00930747">
            <w:pPr>
              <w:jc w:val="both"/>
              <w:rPr>
                <w:lang w:eastAsia="ru-RU"/>
              </w:rPr>
            </w:pPr>
            <w:r w:rsidRPr="00893D3E">
              <w:rPr>
                <w:b/>
                <w:i/>
                <w:iCs/>
                <w:lang w:eastAsia="ru-RU"/>
              </w:rPr>
              <w:t>Познавательные:</w:t>
            </w:r>
            <w:r w:rsidRPr="00B00C1D">
              <w:rPr>
                <w:lang w:eastAsia="ru-RU"/>
              </w:rPr>
              <w:t xml:space="preserve"> используют знаково-символические средства, в том числе мо</w:t>
            </w:r>
            <w:r w:rsidRPr="00B00C1D">
              <w:rPr>
                <w:lang w:eastAsia="ru-RU"/>
              </w:rPr>
              <w:softHyphen/>
            </w:r>
          </w:p>
          <w:p w:rsidR="003658F8" w:rsidRPr="00B00C1D" w:rsidRDefault="003658F8" w:rsidP="00930747">
            <w:pPr>
              <w:jc w:val="both"/>
              <w:rPr>
                <w:lang w:eastAsia="ru-RU"/>
              </w:rPr>
            </w:pPr>
            <w:r w:rsidRPr="00B00C1D">
              <w:rPr>
                <w:lang w:eastAsia="ru-RU"/>
              </w:rPr>
              <w:t>дели и схемы для решения познаватель</w:t>
            </w:r>
            <w:r w:rsidRPr="00B00C1D">
              <w:rPr>
                <w:lang w:eastAsia="ru-RU"/>
              </w:rPr>
              <w:softHyphen/>
              <w:t>ных задач.</w:t>
            </w:r>
          </w:p>
          <w:p w:rsidR="003658F8" w:rsidRDefault="003658F8" w:rsidP="00930747">
            <w:pPr>
              <w:jc w:val="both"/>
              <w:rPr>
                <w:lang w:eastAsia="ru-RU"/>
              </w:rPr>
            </w:pPr>
            <w:r w:rsidRPr="00893D3E">
              <w:rPr>
                <w:b/>
                <w:i/>
                <w:iCs/>
                <w:lang w:eastAsia="ru-RU"/>
              </w:rPr>
              <w:t>Коммуникативные:</w:t>
            </w:r>
            <w:r w:rsidRPr="00B00C1D">
              <w:rPr>
                <w:lang w:eastAsia="ru-RU"/>
              </w:rPr>
              <w:t xml:space="preserve"> аргументируют свою</w:t>
            </w:r>
            <w:r>
              <w:rPr>
                <w:lang w:eastAsia="ru-RU"/>
              </w:rPr>
              <w:t xml:space="preserve"> </w:t>
            </w:r>
            <w:r w:rsidRPr="00B00C1D">
              <w:rPr>
                <w:lang w:eastAsia="ru-RU"/>
              </w:rPr>
              <w:t>позицию и координируют её с позициями</w:t>
            </w:r>
            <w:r>
              <w:rPr>
                <w:lang w:eastAsia="ru-RU"/>
              </w:rPr>
              <w:t xml:space="preserve"> </w:t>
            </w:r>
            <w:r w:rsidRPr="00B00C1D">
              <w:rPr>
                <w:lang w:eastAsia="ru-RU"/>
              </w:rPr>
              <w:t>партнёров в сотрудничестве при выработке</w:t>
            </w:r>
            <w:r>
              <w:rPr>
                <w:lang w:eastAsia="ru-RU"/>
              </w:rPr>
              <w:t xml:space="preserve"> </w:t>
            </w:r>
            <w:r w:rsidRPr="00B00C1D">
              <w:rPr>
                <w:lang w:eastAsia="ru-RU"/>
              </w:rPr>
              <w:t xml:space="preserve">общего решения в совместной деятельности. </w:t>
            </w:r>
          </w:p>
          <w:p w:rsidR="003658F8" w:rsidRPr="00B00C1D" w:rsidRDefault="003658F8" w:rsidP="00930747">
            <w:pPr>
              <w:jc w:val="both"/>
              <w:rPr>
                <w:lang w:eastAsia="ru-RU"/>
              </w:rPr>
            </w:pPr>
            <w:r w:rsidRPr="00893D3E">
              <w:rPr>
                <w:b/>
                <w:i/>
                <w:iCs/>
                <w:lang w:eastAsia="ru-RU"/>
              </w:rPr>
              <w:t>Регулятивные:</w:t>
            </w:r>
            <w:r w:rsidRPr="00893D3E">
              <w:rPr>
                <w:b/>
                <w:lang w:eastAsia="ru-RU"/>
              </w:rPr>
              <w:t xml:space="preserve"> </w:t>
            </w:r>
            <w:r w:rsidRPr="00B00C1D">
              <w:rPr>
                <w:lang w:eastAsia="ru-RU"/>
              </w:rPr>
              <w:t>принимают и сохраняют учебную задачу; планируют свои дейст</w:t>
            </w:r>
            <w:r w:rsidRPr="00B00C1D">
              <w:rPr>
                <w:lang w:eastAsia="ru-RU"/>
              </w:rPr>
              <w:softHyphen/>
              <w:t>вия в соответствии с поставленной зада</w:t>
            </w:r>
            <w:r w:rsidRPr="00B00C1D">
              <w:rPr>
                <w:lang w:eastAsia="ru-RU"/>
              </w:rPr>
              <w:softHyphen/>
              <w:t>чей и условиями её реализации, в том числе во внутреннем плане</w:t>
            </w:r>
          </w:p>
        </w:tc>
        <w:tc>
          <w:tcPr>
            <w:tcW w:w="1984" w:type="dxa"/>
          </w:tcPr>
          <w:p w:rsidR="003658F8" w:rsidRPr="00B00C1D" w:rsidRDefault="003658F8" w:rsidP="00930747">
            <w:pPr>
              <w:jc w:val="both"/>
              <w:rPr>
                <w:lang w:eastAsia="ru-RU"/>
              </w:rPr>
            </w:pPr>
            <w:r w:rsidRPr="00B00C1D">
              <w:rPr>
                <w:lang w:eastAsia="ru-RU"/>
              </w:rPr>
              <w:t>Проявляют эмпатию как осо</w:t>
            </w:r>
            <w:r w:rsidRPr="00B00C1D">
              <w:rPr>
                <w:lang w:eastAsia="ru-RU"/>
              </w:rPr>
              <w:softHyphen/>
              <w:t>знанное понима</w:t>
            </w:r>
            <w:r w:rsidRPr="00B00C1D">
              <w:rPr>
                <w:lang w:eastAsia="ru-RU"/>
              </w:rPr>
              <w:softHyphen/>
              <w:t>ние чувств дру</w:t>
            </w:r>
            <w:r w:rsidRPr="00B00C1D">
              <w:rPr>
                <w:lang w:eastAsia="ru-RU"/>
              </w:rPr>
              <w:softHyphen/>
              <w:t>гих людей и сопереживание им,</w:t>
            </w:r>
            <w:r>
              <w:rPr>
                <w:lang w:eastAsia="ru-RU"/>
              </w:rPr>
              <w:t xml:space="preserve"> </w:t>
            </w:r>
            <w:r w:rsidRPr="00B00C1D">
              <w:rPr>
                <w:lang w:eastAsia="ru-RU"/>
              </w:rPr>
              <w:t>которые выража</w:t>
            </w:r>
            <w:r w:rsidRPr="00B00C1D">
              <w:rPr>
                <w:lang w:eastAsia="ru-RU"/>
              </w:rPr>
              <w:softHyphen/>
              <w:t>ются в поступ</w:t>
            </w:r>
            <w:r w:rsidRPr="00B00C1D">
              <w:rPr>
                <w:lang w:eastAsia="ru-RU"/>
              </w:rPr>
              <w:softHyphen/>
              <w:t>ках, н</w:t>
            </w:r>
            <w:r>
              <w:rPr>
                <w:lang w:eastAsia="ru-RU"/>
              </w:rPr>
              <w:t>а</w:t>
            </w:r>
            <w:r w:rsidRPr="00B00C1D">
              <w:rPr>
                <w:lang w:eastAsia="ru-RU"/>
              </w:rPr>
              <w:t>правлен</w:t>
            </w:r>
            <w:r w:rsidRPr="00B00C1D">
              <w:rPr>
                <w:lang w:eastAsia="ru-RU"/>
              </w:rPr>
              <w:softHyphen/>
              <w:t>ных на помощь и обеспечение благополучия</w:t>
            </w:r>
          </w:p>
        </w:tc>
        <w:tc>
          <w:tcPr>
            <w:tcW w:w="2977" w:type="dxa"/>
          </w:tcPr>
          <w:p w:rsidR="003658F8" w:rsidRPr="00174983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F26ED7">
              <w:rPr>
                <w:rFonts w:ascii="Times New Roman" w:hAnsi="Times New Roman"/>
                <w:b/>
                <w:i/>
              </w:rPr>
              <w:t xml:space="preserve">Использовать </w:t>
            </w:r>
            <w:r w:rsidRPr="00174983">
              <w:rPr>
                <w:rFonts w:ascii="Times New Roman" w:hAnsi="Times New Roman"/>
              </w:rPr>
              <w:t>элементы причинно-следственного анализа при характеристике социальных связей младшего подростка с одноклассниками</w:t>
            </w:r>
            <w:r>
              <w:rPr>
                <w:rFonts w:ascii="Times New Roman" w:hAnsi="Times New Roman"/>
              </w:rPr>
              <w:t>,</w:t>
            </w:r>
            <w:r w:rsidRPr="00174983">
              <w:rPr>
                <w:rFonts w:ascii="Times New Roman" w:hAnsi="Times New Roman"/>
              </w:rPr>
              <w:t xml:space="preserve"> сверстниками, друзьями.</w:t>
            </w:r>
          </w:p>
          <w:p w:rsidR="003658F8" w:rsidRPr="00174983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F26ED7">
              <w:rPr>
                <w:rFonts w:ascii="Times New Roman" w:hAnsi="Times New Roman"/>
                <w:b/>
                <w:i/>
              </w:rPr>
              <w:t xml:space="preserve">Иллюстрировать </w:t>
            </w:r>
            <w:r w:rsidRPr="00174983">
              <w:rPr>
                <w:rFonts w:ascii="Times New Roman" w:hAnsi="Times New Roman"/>
              </w:rPr>
              <w:t>примерами значимость товарищеской под</w:t>
            </w:r>
            <w:r w:rsidRPr="00174983">
              <w:rPr>
                <w:rFonts w:ascii="Times New Roman" w:hAnsi="Times New Roman"/>
              </w:rPr>
              <w:softHyphen/>
              <w:t>держки сверстников для человека.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F26ED7">
              <w:rPr>
                <w:rFonts w:ascii="Times New Roman" w:hAnsi="Times New Roman"/>
                <w:b/>
                <w:i/>
              </w:rPr>
              <w:t>Оценивать</w:t>
            </w:r>
            <w:r w:rsidRPr="00174983">
              <w:rPr>
                <w:rFonts w:ascii="Times New Roman" w:hAnsi="Times New Roman"/>
              </w:rPr>
              <w:t xml:space="preserve"> собственное умение общаться с одноклассника</w:t>
            </w:r>
            <w:r w:rsidRPr="00174983">
              <w:rPr>
                <w:rFonts w:ascii="Times New Roman" w:hAnsi="Times New Roman"/>
              </w:rPr>
              <w:softHyphen/>
              <w:t>ми и друзьями</w:t>
            </w:r>
          </w:p>
        </w:tc>
        <w:tc>
          <w:tcPr>
            <w:tcW w:w="1417" w:type="dxa"/>
          </w:tcPr>
          <w:p w:rsidR="003658F8" w:rsidRDefault="003658F8" w:rsidP="00930747">
            <w:pPr>
              <w:rPr>
                <w:lang w:eastAsia="ru-RU"/>
              </w:rPr>
            </w:pPr>
            <w:r w:rsidRPr="00B00C1D">
              <w:rPr>
                <w:lang w:eastAsia="ru-RU"/>
              </w:rPr>
              <w:t xml:space="preserve">§ 8. </w:t>
            </w:r>
          </w:p>
          <w:p w:rsidR="003658F8" w:rsidRPr="00B00C1D" w:rsidRDefault="003658F8" w:rsidP="00930747">
            <w:pPr>
              <w:rPr>
                <w:lang w:eastAsia="ru-RU"/>
              </w:rPr>
            </w:pPr>
            <w:r w:rsidRPr="00B00C1D">
              <w:rPr>
                <w:lang w:eastAsia="ru-RU"/>
              </w:rPr>
              <w:t>Ра</w:t>
            </w:r>
            <w:r w:rsidRPr="00B00C1D">
              <w:rPr>
                <w:lang w:eastAsia="ru-RU"/>
              </w:rPr>
              <w:softHyphen/>
              <w:t>бочая</w:t>
            </w:r>
            <w:r>
              <w:rPr>
                <w:lang w:eastAsia="ru-RU"/>
              </w:rPr>
              <w:t xml:space="preserve"> </w:t>
            </w:r>
            <w:r w:rsidRPr="00B00C1D">
              <w:rPr>
                <w:lang w:eastAsia="ru-RU"/>
              </w:rPr>
              <w:t>тетрадь,</w:t>
            </w:r>
          </w:p>
          <w:p w:rsidR="003658F8" w:rsidRPr="00B00C1D" w:rsidRDefault="003658F8" w:rsidP="00930747">
            <w:pPr>
              <w:rPr>
                <w:lang w:eastAsia="ru-RU"/>
              </w:rPr>
            </w:pPr>
            <w:r w:rsidRPr="00B00C1D">
              <w:rPr>
                <w:lang w:eastAsia="ru-RU"/>
              </w:rPr>
              <w:t>задания</w:t>
            </w:r>
          </w:p>
          <w:p w:rsidR="003658F8" w:rsidRDefault="003658F8" w:rsidP="00930747">
            <w:pPr>
              <w:rPr>
                <w:lang w:eastAsia="ru-RU"/>
              </w:rPr>
            </w:pPr>
            <w:r w:rsidRPr="00B00C1D">
              <w:rPr>
                <w:lang w:eastAsia="ru-RU"/>
              </w:rPr>
              <w:t>№ 6, 7,</w:t>
            </w:r>
            <w:r>
              <w:rPr>
                <w:lang w:eastAsia="ru-RU"/>
              </w:rPr>
              <w:t xml:space="preserve"> </w:t>
            </w:r>
            <w:r w:rsidRPr="00B00C1D">
              <w:rPr>
                <w:lang w:eastAsia="ru-RU"/>
              </w:rPr>
              <w:t>8,</w:t>
            </w:r>
          </w:p>
          <w:p w:rsidR="003658F8" w:rsidRPr="00B00C1D" w:rsidRDefault="003658F8" w:rsidP="00930747">
            <w:pPr>
              <w:rPr>
                <w:lang w:eastAsia="ru-RU"/>
              </w:rPr>
            </w:pPr>
            <w:r w:rsidRPr="00B00C1D">
              <w:rPr>
                <w:lang w:eastAsia="ru-RU"/>
              </w:rPr>
              <w:t>с. 43,45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3658F8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560" w:type="dxa"/>
          </w:tcPr>
          <w:p w:rsidR="003658F8" w:rsidRPr="00486A29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ПОУ </w:t>
            </w:r>
            <w:r w:rsidRPr="00486A29">
              <w:rPr>
                <w:rFonts w:ascii="Times New Roman" w:hAnsi="Times New Roman"/>
              </w:rPr>
              <w:t>по теме</w:t>
            </w:r>
          </w:p>
          <w:p w:rsidR="003658F8" w:rsidRPr="00486A29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«Школа»</w:t>
            </w:r>
          </w:p>
          <w:p w:rsidR="003658F8" w:rsidRPr="00486A29" w:rsidRDefault="003658F8" w:rsidP="00930747">
            <w:pPr>
              <w:pStyle w:val="NoSpacing"/>
              <w:rPr>
                <w:rFonts w:ascii="Times New Roman" w:hAnsi="Times New Roman"/>
                <w:i/>
              </w:rPr>
            </w:pPr>
            <w:r w:rsidRPr="00486A29">
              <w:rPr>
                <w:rFonts w:ascii="Times New Roman" w:hAnsi="Times New Roman"/>
                <w:i/>
              </w:rPr>
              <w:t>(обобщение</w:t>
            </w:r>
          </w:p>
          <w:p w:rsidR="003658F8" w:rsidRPr="007F58DA" w:rsidRDefault="003658F8" w:rsidP="00930747">
            <w:pPr>
              <w:pStyle w:val="NoSpacing"/>
              <w:rPr>
                <w:rFonts w:ascii="Times New Roman" w:hAnsi="Times New Roman"/>
                <w:i/>
              </w:rPr>
            </w:pPr>
            <w:r w:rsidRPr="00486A29">
              <w:rPr>
                <w:rFonts w:ascii="Times New Roman" w:hAnsi="Times New Roman"/>
                <w:i/>
              </w:rPr>
              <w:t>и систематизация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486A29">
              <w:rPr>
                <w:rFonts w:ascii="Times New Roman" w:hAnsi="Times New Roman"/>
                <w:i/>
              </w:rPr>
              <w:t>знаний)</w:t>
            </w:r>
          </w:p>
        </w:tc>
        <w:tc>
          <w:tcPr>
            <w:tcW w:w="992" w:type="dxa"/>
          </w:tcPr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658F8" w:rsidRPr="00486A29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1. Отношения</w:t>
            </w:r>
            <w:r>
              <w:rPr>
                <w:rFonts w:ascii="Times New Roman" w:hAnsi="Times New Roman"/>
              </w:rPr>
              <w:t xml:space="preserve"> </w:t>
            </w:r>
            <w:r w:rsidRPr="00486A29">
              <w:rPr>
                <w:rFonts w:ascii="Times New Roman" w:hAnsi="Times New Roman"/>
              </w:rPr>
              <w:t>друзей и сверстников.</w:t>
            </w:r>
          </w:p>
          <w:p w:rsidR="003658F8" w:rsidRPr="00486A29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2. Организация</w:t>
            </w:r>
            <w:r>
              <w:rPr>
                <w:rFonts w:ascii="Times New Roman" w:hAnsi="Times New Roman"/>
              </w:rPr>
              <w:t xml:space="preserve"> </w:t>
            </w:r>
            <w:r w:rsidRPr="00486A29">
              <w:rPr>
                <w:rFonts w:ascii="Times New Roman" w:hAnsi="Times New Roman"/>
              </w:rPr>
              <w:t>свободного вре</w:t>
            </w:r>
            <w:r w:rsidRPr="00486A29">
              <w:rPr>
                <w:rFonts w:ascii="Times New Roman" w:hAnsi="Times New Roman"/>
              </w:rPr>
              <w:softHyphen/>
              <w:t>мени</w:t>
            </w:r>
          </w:p>
        </w:tc>
        <w:tc>
          <w:tcPr>
            <w:tcW w:w="1985" w:type="dxa"/>
          </w:tcPr>
          <w:p w:rsidR="003658F8" w:rsidRPr="00486A29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  <w:i/>
              </w:rPr>
              <w:t>Научатся:</w:t>
            </w:r>
            <w:r w:rsidRPr="00486A29">
              <w:rPr>
                <w:rFonts w:ascii="Times New Roman" w:hAnsi="Times New Roman"/>
              </w:rPr>
              <w:t xml:space="preserve"> организовы</w:t>
            </w:r>
            <w:r w:rsidRPr="00486A29">
              <w:rPr>
                <w:rFonts w:ascii="Times New Roman" w:hAnsi="Times New Roman"/>
              </w:rPr>
              <w:softHyphen/>
              <w:t>вать свое свободное вре</w:t>
            </w:r>
            <w:r w:rsidRPr="00486A29">
              <w:rPr>
                <w:rFonts w:ascii="Times New Roman" w:hAnsi="Times New Roman"/>
              </w:rPr>
              <w:softHyphen/>
              <w:t>мя; определять свои от</w:t>
            </w:r>
            <w:r w:rsidRPr="00486A29">
              <w:rPr>
                <w:rFonts w:ascii="Times New Roman" w:hAnsi="Times New Roman"/>
              </w:rPr>
              <w:softHyphen/>
              <w:t>ношения с одноклассни</w:t>
            </w:r>
            <w:r w:rsidRPr="00486A29">
              <w:rPr>
                <w:rFonts w:ascii="Times New Roman" w:hAnsi="Times New Roman"/>
              </w:rPr>
              <w:softHyphen/>
              <w:t>ками.</w:t>
            </w:r>
          </w:p>
          <w:p w:rsidR="003658F8" w:rsidRPr="007F58DA" w:rsidRDefault="003658F8" w:rsidP="00930747">
            <w:pPr>
              <w:pStyle w:val="NoSpacing"/>
              <w:rPr>
                <w:rFonts w:ascii="Times New Roman" w:hAnsi="Times New Roman"/>
                <w:i/>
              </w:rPr>
            </w:pPr>
            <w:r w:rsidRPr="00486A29">
              <w:rPr>
                <w:rFonts w:ascii="Times New Roman" w:hAnsi="Times New Roman"/>
                <w:i/>
              </w:rPr>
              <w:t>Получат возможность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486A29">
              <w:rPr>
                <w:rFonts w:ascii="Times New Roman" w:hAnsi="Times New Roman"/>
                <w:i/>
              </w:rPr>
              <w:t xml:space="preserve">научиться: </w:t>
            </w:r>
            <w:r w:rsidRPr="00486A29">
              <w:rPr>
                <w:rFonts w:ascii="Times New Roman" w:hAnsi="Times New Roman"/>
              </w:rPr>
              <w:t>работать с текстом учебника; высказы</w:t>
            </w:r>
            <w:r w:rsidRPr="00486A29">
              <w:rPr>
                <w:rFonts w:ascii="Times New Roman" w:hAnsi="Times New Roman"/>
              </w:rPr>
              <w:softHyphen/>
              <w:t>вать собственное мнение,</w:t>
            </w:r>
          </w:p>
          <w:p w:rsidR="003658F8" w:rsidRPr="00486A29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суждения</w:t>
            </w:r>
          </w:p>
        </w:tc>
        <w:tc>
          <w:tcPr>
            <w:tcW w:w="2977" w:type="dxa"/>
          </w:tcPr>
          <w:p w:rsidR="003658F8" w:rsidRPr="00486A29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  <w:b/>
                <w:i/>
              </w:rPr>
              <w:t>Познавательные:</w:t>
            </w:r>
            <w:r w:rsidRPr="00486A29">
              <w:rPr>
                <w:rFonts w:ascii="Times New Roman" w:hAnsi="Times New Roman"/>
              </w:rPr>
              <w:t xml:space="preserve"> самостоятельно выде</w:t>
            </w:r>
            <w:r w:rsidRPr="00486A29">
              <w:rPr>
                <w:rFonts w:ascii="Times New Roman" w:hAnsi="Times New Roman"/>
              </w:rPr>
              <w:softHyphen/>
              <w:t>ляют и формулируют познавательную</w:t>
            </w:r>
          </w:p>
          <w:p w:rsidR="003658F8" w:rsidRPr="00486A29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цель; используют общие приёмы реше</w:t>
            </w:r>
            <w:r w:rsidRPr="00486A29">
              <w:rPr>
                <w:rFonts w:ascii="Times New Roman" w:hAnsi="Times New Roman"/>
              </w:rPr>
              <w:softHyphen/>
              <w:t>ния поставленных задач.</w:t>
            </w:r>
          </w:p>
          <w:p w:rsidR="003658F8" w:rsidRPr="00486A29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486A29">
              <w:rPr>
                <w:rFonts w:ascii="Times New Roman" w:hAnsi="Times New Roman"/>
              </w:rPr>
              <w:t xml:space="preserve"> участвуют в коллек</w:t>
            </w:r>
            <w:r w:rsidRPr="00486A29">
              <w:rPr>
                <w:rFonts w:ascii="Times New Roman" w:hAnsi="Times New Roman"/>
              </w:rPr>
              <w:softHyphen/>
              <w:t>тивном обсуждении проблем; проявляют</w:t>
            </w:r>
          </w:p>
          <w:p w:rsidR="003658F8" w:rsidRPr="00486A29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активность во взаимодействии для реше</w:t>
            </w:r>
            <w:r w:rsidRPr="00486A29">
              <w:rPr>
                <w:rFonts w:ascii="Times New Roman" w:hAnsi="Times New Roman"/>
              </w:rPr>
              <w:softHyphen/>
              <w:t>ния коммуникативных и познавательных</w:t>
            </w:r>
          </w:p>
          <w:p w:rsidR="003658F8" w:rsidRPr="00486A29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задач.</w:t>
            </w:r>
          </w:p>
          <w:p w:rsidR="003658F8" w:rsidRPr="00486A29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  <w:b/>
                <w:i/>
              </w:rPr>
              <w:t>Регулятивные:</w:t>
            </w:r>
            <w:r w:rsidRPr="00486A29">
              <w:rPr>
                <w:rFonts w:ascii="Times New Roman" w:hAnsi="Times New Roman"/>
              </w:rPr>
              <w:t xml:space="preserve"> планируют свои действия в соответствии с поставленной задачей и условиями её реализации, оценивают правильность выполнения действия</w:t>
            </w:r>
          </w:p>
        </w:tc>
        <w:tc>
          <w:tcPr>
            <w:tcW w:w="1984" w:type="dxa"/>
          </w:tcPr>
          <w:p w:rsidR="003658F8" w:rsidRPr="00486A29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Проявляют доб</w:t>
            </w:r>
            <w:r w:rsidRPr="00486A29">
              <w:rPr>
                <w:rFonts w:ascii="Times New Roman" w:hAnsi="Times New Roman"/>
              </w:rPr>
              <w:softHyphen/>
              <w:t>рожелательность</w:t>
            </w:r>
          </w:p>
          <w:p w:rsidR="003658F8" w:rsidRPr="00486A29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и эмоционально-</w:t>
            </w:r>
          </w:p>
          <w:p w:rsidR="003658F8" w:rsidRPr="00486A29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нравственную</w:t>
            </w:r>
            <w:r>
              <w:rPr>
                <w:rFonts w:ascii="Times New Roman" w:hAnsi="Times New Roman"/>
              </w:rPr>
              <w:t xml:space="preserve"> </w:t>
            </w:r>
            <w:r w:rsidRPr="00486A29">
              <w:rPr>
                <w:rFonts w:ascii="Times New Roman" w:hAnsi="Times New Roman"/>
              </w:rPr>
              <w:t>отзывчивость,</w:t>
            </w:r>
            <w:r>
              <w:rPr>
                <w:rFonts w:ascii="Times New Roman" w:hAnsi="Times New Roman"/>
              </w:rPr>
              <w:t xml:space="preserve"> </w:t>
            </w:r>
            <w:r w:rsidRPr="00486A29">
              <w:rPr>
                <w:rFonts w:ascii="Times New Roman" w:hAnsi="Times New Roman"/>
              </w:rPr>
              <w:t>эмпатию как</w:t>
            </w:r>
            <w:r>
              <w:rPr>
                <w:rFonts w:ascii="Times New Roman" w:hAnsi="Times New Roman"/>
              </w:rPr>
              <w:t xml:space="preserve"> </w:t>
            </w:r>
            <w:r w:rsidRPr="00486A29">
              <w:rPr>
                <w:rFonts w:ascii="Times New Roman" w:hAnsi="Times New Roman"/>
              </w:rPr>
              <w:t>понимание</w:t>
            </w:r>
            <w:r>
              <w:rPr>
                <w:rFonts w:ascii="Times New Roman" w:hAnsi="Times New Roman"/>
              </w:rPr>
              <w:t xml:space="preserve"> </w:t>
            </w:r>
            <w:r w:rsidRPr="00486A29">
              <w:rPr>
                <w:rFonts w:ascii="Times New Roman" w:hAnsi="Times New Roman"/>
              </w:rPr>
              <w:t>чувств других</w:t>
            </w:r>
            <w:r>
              <w:rPr>
                <w:rFonts w:ascii="Times New Roman" w:hAnsi="Times New Roman"/>
              </w:rPr>
              <w:t xml:space="preserve"> </w:t>
            </w:r>
            <w:r w:rsidRPr="00486A29">
              <w:rPr>
                <w:rFonts w:ascii="Times New Roman" w:hAnsi="Times New Roman"/>
              </w:rPr>
              <w:t>людей и сопере</w:t>
            </w:r>
            <w:r w:rsidRPr="00486A29">
              <w:rPr>
                <w:rFonts w:ascii="Times New Roman" w:hAnsi="Times New Roman"/>
              </w:rPr>
              <w:softHyphen/>
              <w:t>живание им</w:t>
            </w:r>
          </w:p>
        </w:tc>
        <w:tc>
          <w:tcPr>
            <w:tcW w:w="2977" w:type="dxa"/>
          </w:tcPr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658F8" w:rsidRPr="00486A29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Подо</w:t>
            </w:r>
            <w:r w:rsidRPr="00486A29">
              <w:rPr>
                <w:rFonts w:ascii="Times New Roman" w:hAnsi="Times New Roman"/>
              </w:rPr>
              <w:softHyphen/>
              <w:t>брать</w:t>
            </w:r>
          </w:p>
          <w:p w:rsidR="003658F8" w:rsidRPr="00486A29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и проиллюстрировать по</w:t>
            </w:r>
            <w:r w:rsidRPr="00486A29">
              <w:rPr>
                <w:rFonts w:ascii="Times New Roman" w:hAnsi="Times New Roman"/>
              </w:rPr>
              <w:softHyphen/>
              <w:t>словицы</w:t>
            </w:r>
          </w:p>
          <w:p w:rsidR="003658F8" w:rsidRPr="00486A29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и пого</w:t>
            </w:r>
            <w:r w:rsidRPr="00486A29">
              <w:rPr>
                <w:rFonts w:ascii="Times New Roman" w:hAnsi="Times New Roman"/>
              </w:rPr>
              <w:softHyphen/>
              <w:t>ворки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о труде</w:t>
            </w:r>
          </w:p>
        </w:tc>
      </w:tr>
      <w:tr w:rsidR="003658F8" w:rsidRPr="00F90704" w:rsidTr="00930747">
        <w:trPr>
          <w:trHeight w:val="510"/>
        </w:trPr>
        <w:tc>
          <w:tcPr>
            <w:tcW w:w="16018" w:type="dxa"/>
            <w:gridSpan w:val="9"/>
            <w:vAlign w:val="center"/>
          </w:tcPr>
          <w:p w:rsidR="003658F8" w:rsidRPr="00005FFA" w:rsidRDefault="003658F8" w:rsidP="0093074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005FFA">
              <w:rPr>
                <w:rFonts w:ascii="Times New Roman" w:hAnsi="Times New Roman"/>
                <w:b/>
              </w:rPr>
              <w:t xml:space="preserve">Глава </w:t>
            </w:r>
            <w:r w:rsidRPr="00005FFA">
              <w:rPr>
                <w:rFonts w:ascii="Times New Roman" w:hAnsi="Times New Roman"/>
                <w:b/>
                <w:lang w:val="en-US"/>
              </w:rPr>
              <w:t>IV</w:t>
            </w:r>
            <w:r w:rsidRPr="00005FFA">
              <w:rPr>
                <w:rFonts w:ascii="Times New Roman" w:hAnsi="Times New Roman"/>
                <w:b/>
              </w:rPr>
              <w:t>. Труд (5 часов)</w:t>
            </w:r>
          </w:p>
        </w:tc>
        <w:tc>
          <w:tcPr>
            <w:tcW w:w="1748" w:type="dxa"/>
            <w:gridSpan w:val="2"/>
          </w:tcPr>
          <w:p w:rsidR="003658F8" w:rsidRPr="00F90704" w:rsidRDefault="003658F8" w:rsidP="00930747">
            <w:pPr>
              <w:rPr>
                <w:b/>
              </w:rPr>
            </w:pPr>
          </w:p>
        </w:tc>
        <w:tc>
          <w:tcPr>
            <w:tcW w:w="1748" w:type="dxa"/>
            <w:gridSpan w:val="2"/>
          </w:tcPr>
          <w:p w:rsidR="003658F8" w:rsidRPr="00F90704" w:rsidRDefault="003658F8" w:rsidP="00930747">
            <w:pPr>
              <w:rPr>
                <w:b/>
              </w:rPr>
            </w:pPr>
          </w:p>
        </w:tc>
        <w:tc>
          <w:tcPr>
            <w:tcW w:w="1748" w:type="dxa"/>
            <w:gridSpan w:val="2"/>
          </w:tcPr>
          <w:p w:rsidR="003658F8" w:rsidRPr="00CA449F" w:rsidRDefault="003658F8" w:rsidP="00930747">
            <w:pPr>
              <w:ind w:left="120"/>
              <w:rPr>
                <w:lang w:eastAsia="ru-RU"/>
              </w:rPr>
            </w:pPr>
          </w:p>
        </w:tc>
        <w:tc>
          <w:tcPr>
            <w:tcW w:w="1748" w:type="dxa"/>
            <w:gridSpan w:val="2"/>
          </w:tcPr>
          <w:p w:rsidR="003658F8" w:rsidRPr="00CA449F" w:rsidRDefault="003658F8" w:rsidP="00930747">
            <w:pPr>
              <w:ind w:left="120"/>
              <w:rPr>
                <w:lang w:eastAsia="ru-RU"/>
              </w:rPr>
            </w:pPr>
          </w:p>
        </w:tc>
        <w:tc>
          <w:tcPr>
            <w:tcW w:w="1748" w:type="dxa"/>
            <w:gridSpan w:val="2"/>
          </w:tcPr>
          <w:p w:rsidR="003658F8" w:rsidRPr="00CA449F" w:rsidRDefault="003658F8" w:rsidP="00930747">
            <w:pPr>
              <w:spacing w:line="260" w:lineRule="exact"/>
              <w:jc w:val="both"/>
              <w:rPr>
                <w:lang w:eastAsia="ru-RU"/>
              </w:rPr>
            </w:pPr>
          </w:p>
        </w:tc>
        <w:tc>
          <w:tcPr>
            <w:tcW w:w="1748" w:type="dxa"/>
            <w:gridSpan w:val="2"/>
          </w:tcPr>
          <w:p w:rsidR="003658F8" w:rsidRPr="00CA449F" w:rsidRDefault="003658F8" w:rsidP="00930747">
            <w:pPr>
              <w:spacing w:line="268" w:lineRule="exact"/>
              <w:jc w:val="both"/>
              <w:rPr>
                <w:lang w:eastAsia="ru-RU"/>
              </w:rPr>
            </w:pPr>
          </w:p>
        </w:tc>
      </w:tr>
      <w:tr w:rsidR="003658F8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1560" w:type="dxa"/>
          </w:tcPr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Труд - ос</w:t>
            </w:r>
            <w:r w:rsidRPr="00ED7528">
              <w:rPr>
                <w:rFonts w:ascii="Times New Roman" w:hAnsi="Times New Roman"/>
              </w:rPr>
              <w:softHyphen/>
              <w:t>нова жизни</w:t>
            </w:r>
          </w:p>
          <w:p w:rsidR="003658F8" w:rsidRPr="002D42B4" w:rsidRDefault="003658F8" w:rsidP="00930747">
            <w:pPr>
              <w:pStyle w:val="NoSpacing"/>
              <w:rPr>
                <w:rFonts w:ascii="Times New Roman" w:hAnsi="Times New Roman"/>
                <w:i/>
              </w:rPr>
            </w:pPr>
            <w:r w:rsidRPr="002D42B4">
              <w:rPr>
                <w:rFonts w:ascii="Times New Roman" w:hAnsi="Times New Roman"/>
                <w:i/>
              </w:rPr>
              <w:t>(ознакомление с но</w:t>
            </w:r>
            <w:r w:rsidRPr="002D42B4">
              <w:rPr>
                <w:rFonts w:ascii="Times New Roman" w:hAnsi="Times New Roman"/>
                <w:i/>
              </w:rPr>
              <w:softHyphen/>
              <w:t>вым мате</w:t>
            </w:r>
            <w:r w:rsidRPr="002D42B4">
              <w:rPr>
                <w:rFonts w:ascii="Times New Roman" w:hAnsi="Times New Roman"/>
                <w:i/>
              </w:rPr>
              <w:softHyphen/>
              <w:t>риалом)</w:t>
            </w:r>
          </w:p>
        </w:tc>
        <w:tc>
          <w:tcPr>
            <w:tcW w:w="992" w:type="dxa"/>
          </w:tcPr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1. Каким бывает</w:t>
            </w:r>
            <w:r>
              <w:rPr>
                <w:rFonts w:ascii="Times New Roman" w:hAnsi="Times New Roman"/>
              </w:rPr>
              <w:t xml:space="preserve"> </w:t>
            </w:r>
            <w:r w:rsidRPr="00ED7528">
              <w:rPr>
                <w:rFonts w:ascii="Times New Roman" w:hAnsi="Times New Roman"/>
              </w:rPr>
              <w:t>труд.</w:t>
            </w:r>
          </w:p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2. Что создается</w:t>
            </w:r>
            <w:r>
              <w:rPr>
                <w:rFonts w:ascii="Times New Roman" w:hAnsi="Times New Roman"/>
              </w:rPr>
              <w:t xml:space="preserve"> </w:t>
            </w:r>
            <w:r w:rsidRPr="00ED7528">
              <w:rPr>
                <w:rFonts w:ascii="Times New Roman" w:hAnsi="Times New Roman"/>
              </w:rPr>
              <w:t>трудом.</w:t>
            </w:r>
          </w:p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3. Как оценива</w:t>
            </w:r>
            <w:r w:rsidRPr="00ED7528">
              <w:rPr>
                <w:rFonts w:ascii="Times New Roman" w:hAnsi="Times New Roman"/>
              </w:rPr>
              <w:softHyphen/>
              <w:t>ется труд.</w:t>
            </w:r>
          </w:p>
          <w:p w:rsidR="003658F8" w:rsidRPr="004431FF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4431FF">
              <w:rPr>
                <w:rFonts w:ascii="Times New Roman" w:hAnsi="Times New Roman"/>
              </w:rPr>
              <w:t>Богатство и бедность.</w:t>
            </w:r>
          </w:p>
          <w:p w:rsidR="003658F8" w:rsidRPr="004431FF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</w:t>
            </w:r>
            <w:r w:rsidRPr="004431FF">
              <w:rPr>
                <w:rFonts w:ascii="Times New Roman" w:hAnsi="Times New Roman"/>
              </w:rPr>
              <w:t>Богатство обязывает</w:t>
            </w:r>
          </w:p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2D42B4">
              <w:rPr>
                <w:rFonts w:ascii="Times New Roman" w:hAnsi="Times New Roman"/>
                <w:i/>
              </w:rPr>
              <w:t>Научатся:</w:t>
            </w:r>
            <w:r w:rsidRPr="00ED7528">
              <w:rPr>
                <w:rFonts w:ascii="Times New Roman" w:hAnsi="Times New Roman"/>
              </w:rPr>
              <w:t xml:space="preserve"> определять</w:t>
            </w:r>
            <w:r>
              <w:rPr>
                <w:rFonts w:ascii="Times New Roman" w:hAnsi="Times New Roman"/>
              </w:rPr>
              <w:t xml:space="preserve"> </w:t>
            </w:r>
            <w:r w:rsidRPr="00ED7528">
              <w:rPr>
                <w:rFonts w:ascii="Times New Roman" w:hAnsi="Times New Roman"/>
              </w:rPr>
              <w:t>значение труда в жизни</w:t>
            </w:r>
          </w:p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человека.</w:t>
            </w:r>
          </w:p>
          <w:p w:rsidR="003658F8" w:rsidRPr="00AF7AE5" w:rsidRDefault="003658F8" w:rsidP="00930747">
            <w:pPr>
              <w:spacing w:line="218" w:lineRule="exact"/>
              <w:ind w:left="20"/>
              <w:jc w:val="both"/>
              <w:rPr>
                <w:rStyle w:val="NoSpacingChar"/>
                <w:sz w:val="24"/>
                <w:szCs w:val="24"/>
              </w:rPr>
            </w:pPr>
            <w:r w:rsidRPr="002D42B4">
              <w:rPr>
                <w:i/>
              </w:rPr>
              <w:t>Получат возможность научиться:</w:t>
            </w:r>
            <w:r w:rsidRPr="00ED7528">
              <w:t xml:space="preserve"> работать с те</w:t>
            </w:r>
            <w:r>
              <w:t>к</w:t>
            </w:r>
            <w:r w:rsidRPr="00ED7528">
              <w:t xml:space="preserve">стом учебника; </w:t>
            </w:r>
            <w:r w:rsidRPr="00AF7AE5">
              <w:rPr>
                <w:rStyle w:val="NoSpacingChar"/>
                <w:sz w:val="24"/>
                <w:szCs w:val="24"/>
              </w:rPr>
              <w:t>высказывать собственное мнение, суждения</w:t>
            </w:r>
          </w:p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2D42B4">
              <w:rPr>
                <w:rFonts w:ascii="Times New Roman" w:hAnsi="Times New Roman"/>
                <w:b/>
                <w:i/>
              </w:rPr>
              <w:t>Познавательные:</w:t>
            </w:r>
            <w:r w:rsidRPr="00ED7528">
              <w:rPr>
                <w:rFonts w:ascii="Times New Roman" w:hAnsi="Times New Roman"/>
              </w:rPr>
              <w:t xml:space="preserve"> самостоятельно выде</w:t>
            </w:r>
            <w:r w:rsidRPr="00ED7528">
              <w:rPr>
                <w:rFonts w:ascii="Times New Roman" w:hAnsi="Times New Roman"/>
              </w:rPr>
              <w:softHyphen/>
              <w:t>ляют и формулируют познавательную</w:t>
            </w:r>
          </w:p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цель; используют общие приёмы реше</w:t>
            </w:r>
            <w:r w:rsidRPr="00ED7528">
              <w:rPr>
                <w:rFonts w:ascii="Times New Roman" w:hAnsi="Times New Roman"/>
              </w:rPr>
              <w:softHyphen/>
              <w:t>ния задач.</w:t>
            </w:r>
          </w:p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2D42B4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ED7528">
              <w:rPr>
                <w:rFonts w:ascii="Times New Roman" w:hAnsi="Times New Roman"/>
              </w:rPr>
              <w:t>допускают возмож</w:t>
            </w:r>
            <w:r w:rsidRPr="00ED7528">
              <w:rPr>
                <w:rFonts w:ascii="Times New Roman" w:hAnsi="Times New Roman"/>
              </w:rPr>
              <w:softHyphen/>
              <w:t>ность существования у людей различных</w:t>
            </w:r>
            <w:r>
              <w:rPr>
                <w:rFonts w:ascii="Times New Roman" w:hAnsi="Times New Roman"/>
              </w:rPr>
              <w:t xml:space="preserve"> </w:t>
            </w:r>
            <w:r w:rsidRPr="00FC05A3">
              <w:rPr>
                <w:rFonts w:ascii="Times New Roman" w:hAnsi="Times New Roman"/>
              </w:rPr>
              <w:t>точек зрения, в</w:t>
            </w:r>
            <w:r>
              <w:rPr>
                <w:rFonts w:ascii="Times New Roman" w:hAnsi="Times New Roman"/>
              </w:rPr>
              <w:t xml:space="preserve"> том числе не совпадающих с его </w:t>
            </w:r>
            <w:r w:rsidRPr="00FC05A3">
              <w:rPr>
                <w:rFonts w:ascii="Times New Roman" w:hAnsi="Times New Roman"/>
              </w:rPr>
              <w:t>собс</w:t>
            </w:r>
            <w:r>
              <w:rPr>
                <w:rFonts w:ascii="Times New Roman" w:hAnsi="Times New Roman"/>
              </w:rPr>
              <w:t>т</w:t>
            </w:r>
            <w:r w:rsidRPr="00FC05A3">
              <w:rPr>
                <w:rFonts w:ascii="Times New Roman" w:hAnsi="Times New Roman"/>
              </w:rPr>
              <w:t>венной, и ориентируются на пози</w:t>
            </w:r>
            <w:r w:rsidRPr="00FC05A3">
              <w:rPr>
                <w:rFonts w:ascii="Times New Roman" w:hAnsi="Times New Roman"/>
              </w:rPr>
              <w:softHyphen/>
              <w:t xml:space="preserve">цию партнёра в общении и взаимодействии. </w:t>
            </w:r>
          </w:p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360A5B">
              <w:rPr>
                <w:rFonts w:ascii="Times New Roman" w:hAnsi="Times New Roman"/>
                <w:b/>
                <w:i/>
              </w:rPr>
              <w:t>Регулятивные:</w:t>
            </w:r>
            <w:r w:rsidRPr="00FC05A3">
              <w:rPr>
                <w:rFonts w:ascii="Times New Roman" w:hAnsi="Times New Roman"/>
              </w:rPr>
              <w:t xml:space="preserve"> ставят учебную задачу; определяют последовательность проме</w:t>
            </w:r>
            <w:r w:rsidRPr="00FC05A3">
              <w:rPr>
                <w:rFonts w:ascii="Times New Roman" w:hAnsi="Times New Roman"/>
              </w:rPr>
              <w:softHyphen/>
              <w:t>жуточных целей с учётом конечного ре</w:t>
            </w:r>
            <w:r w:rsidRPr="00FC05A3">
              <w:rPr>
                <w:rFonts w:ascii="Times New Roman" w:hAnsi="Times New Roman"/>
              </w:rPr>
              <w:softHyphen/>
              <w:t>зультата; составляют план и последова</w:t>
            </w:r>
            <w:r w:rsidRPr="00FC05A3">
              <w:rPr>
                <w:rFonts w:ascii="Times New Roman" w:hAnsi="Times New Roman"/>
              </w:rPr>
              <w:softHyphen/>
              <w:t>тельность действий</w:t>
            </w:r>
          </w:p>
        </w:tc>
        <w:tc>
          <w:tcPr>
            <w:tcW w:w="1984" w:type="dxa"/>
          </w:tcPr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Выражают</w:t>
            </w:r>
            <w:r>
              <w:rPr>
                <w:rFonts w:ascii="Times New Roman" w:hAnsi="Times New Roman"/>
              </w:rPr>
              <w:t xml:space="preserve"> </w:t>
            </w:r>
            <w:r w:rsidRPr="00ED7528">
              <w:rPr>
                <w:rFonts w:ascii="Times New Roman" w:hAnsi="Times New Roman"/>
              </w:rPr>
              <w:t>устойчивый</w:t>
            </w:r>
            <w:r>
              <w:rPr>
                <w:rFonts w:ascii="Times New Roman" w:hAnsi="Times New Roman"/>
              </w:rPr>
              <w:t xml:space="preserve"> </w:t>
            </w:r>
            <w:r w:rsidRPr="00ED7528">
              <w:rPr>
                <w:rFonts w:ascii="Times New Roman" w:hAnsi="Times New Roman"/>
              </w:rPr>
              <w:t>учебно-познава</w:t>
            </w:r>
            <w:r w:rsidRPr="00ED7528">
              <w:rPr>
                <w:rFonts w:ascii="Times New Roman" w:hAnsi="Times New Roman"/>
              </w:rPr>
              <w:softHyphen/>
              <w:t>тельный интерес</w:t>
            </w:r>
            <w:r>
              <w:rPr>
                <w:rFonts w:ascii="Times New Roman" w:hAnsi="Times New Roman"/>
              </w:rPr>
              <w:t xml:space="preserve"> </w:t>
            </w:r>
            <w:r w:rsidRPr="00ED7528">
              <w:rPr>
                <w:rFonts w:ascii="Times New Roman" w:hAnsi="Times New Roman"/>
              </w:rPr>
              <w:t>к новым общим</w:t>
            </w:r>
            <w:r>
              <w:rPr>
                <w:rFonts w:ascii="Times New Roman" w:hAnsi="Times New Roman"/>
              </w:rPr>
              <w:t xml:space="preserve"> способам </w:t>
            </w:r>
            <w:r w:rsidRPr="00FC05A3">
              <w:rPr>
                <w:rFonts w:ascii="Times New Roman" w:hAnsi="Times New Roman"/>
              </w:rPr>
              <w:t>решения задач</w:t>
            </w:r>
          </w:p>
        </w:tc>
        <w:tc>
          <w:tcPr>
            <w:tcW w:w="2977" w:type="dxa"/>
          </w:tcPr>
          <w:p w:rsidR="003658F8" w:rsidRPr="00174983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F26ED7">
              <w:rPr>
                <w:rFonts w:ascii="Times New Roman" w:hAnsi="Times New Roman"/>
                <w:b/>
                <w:i/>
              </w:rPr>
              <w:t>Объяснять</w:t>
            </w:r>
            <w:r w:rsidRPr="00174983">
              <w:rPr>
                <w:rFonts w:ascii="Times New Roman" w:hAnsi="Times New Roman"/>
              </w:rPr>
              <w:t xml:space="preserve"> значение трудовой деятельности для личности и общества.</w:t>
            </w:r>
          </w:p>
          <w:p w:rsidR="003658F8" w:rsidRPr="00174983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F26ED7">
              <w:rPr>
                <w:rFonts w:ascii="Times New Roman" w:hAnsi="Times New Roman"/>
                <w:b/>
                <w:i/>
              </w:rPr>
              <w:t>Характеризовать</w:t>
            </w:r>
            <w:r w:rsidRPr="00174983">
              <w:rPr>
                <w:rFonts w:ascii="Times New Roman" w:hAnsi="Times New Roman"/>
              </w:rPr>
              <w:t xml:space="preserve"> особенности труда как одного из основ</w:t>
            </w:r>
            <w:r w:rsidRPr="00174983">
              <w:rPr>
                <w:rFonts w:ascii="Times New Roman" w:hAnsi="Times New Roman"/>
              </w:rPr>
              <w:softHyphen/>
              <w:t>ных видов деятельности человека.</w:t>
            </w:r>
          </w:p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F26ED7">
              <w:rPr>
                <w:rFonts w:ascii="Times New Roman" w:hAnsi="Times New Roman"/>
                <w:b/>
                <w:i/>
              </w:rPr>
              <w:t xml:space="preserve">Различать </w:t>
            </w:r>
            <w:r w:rsidRPr="00174983">
              <w:rPr>
                <w:rFonts w:ascii="Times New Roman" w:hAnsi="Times New Roman"/>
              </w:rPr>
              <w:t>материальную и моральную оценку труда.</w:t>
            </w:r>
          </w:p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F52F5F">
              <w:rPr>
                <w:rFonts w:ascii="Times New Roman" w:hAnsi="Times New Roman"/>
                <w:b/>
                <w:i/>
              </w:rPr>
              <w:t>Приводить</w:t>
            </w:r>
            <w:r w:rsidRPr="00174983">
              <w:rPr>
                <w:rFonts w:ascii="Times New Roman" w:hAnsi="Times New Roman"/>
              </w:rPr>
              <w:t xml:space="preserve"> примеры благотворительности и меценатства.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658F8" w:rsidRPr="00174983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F52F5F">
              <w:rPr>
                <w:rFonts w:ascii="Times New Roman" w:hAnsi="Times New Roman"/>
                <w:b/>
                <w:i/>
              </w:rPr>
              <w:t xml:space="preserve">Определять </w:t>
            </w:r>
            <w:r w:rsidRPr="00174983">
              <w:rPr>
                <w:rFonts w:ascii="Times New Roman" w:hAnsi="Times New Roman"/>
              </w:rPr>
              <w:t>собственное отношение к различным средствам</w:t>
            </w:r>
            <w:r>
              <w:rPr>
                <w:rFonts w:ascii="Times New Roman" w:hAnsi="Times New Roman"/>
              </w:rPr>
              <w:t xml:space="preserve"> </w:t>
            </w:r>
            <w:r w:rsidRPr="00174983">
              <w:rPr>
                <w:rFonts w:ascii="Times New Roman" w:hAnsi="Times New Roman"/>
              </w:rPr>
              <w:t xml:space="preserve"> достижения успеха в труде</w:t>
            </w:r>
          </w:p>
        </w:tc>
        <w:tc>
          <w:tcPr>
            <w:tcW w:w="1417" w:type="dxa"/>
          </w:tcPr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§9</w:t>
            </w:r>
          </w:p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Рабочая</w:t>
            </w:r>
          </w:p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тетрадь,</w:t>
            </w:r>
          </w:p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задания</w:t>
            </w:r>
          </w:p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№3,4,8,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с. 47-48</w:t>
            </w:r>
          </w:p>
        </w:tc>
      </w:tr>
      <w:tr w:rsidR="003658F8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21-22</w:t>
            </w:r>
          </w:p>
        </w:tc>
        <w:tc>
          <w:tcPr>
            <w:tcW w:w="1560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7E7CDE">
              <w:rPr>
                <w:rFonts w:ascii="Times New Roman" w:hAnsi="Times New Roman"/>
              </w:rPr>
              <w:t>Труд и творчест</w:t>
            </w:r>
            <w:r w:rsidRPr="007E7CDE">
              <w:rPr>
                <w:rFonts w:ascii="Times New Roman" w:hAnsi="Times New Roman"/>
              </w:rPr>
              <w:softHyphen/>
              <w:t xml:space="preserve">во </w:t>
            </w:r>
          </w:p>
          <w:p w:rsidR="003658F8" w:rsidRPr="006E6703" w:rsidRDefault="003658F8" w:rsidP="00930747">
            <w:pPr>
              <w:pStyle w:val="NoSpacing"/>
              <w:rPr>
                <w:rFonts w:ascii="Times New Roman" w:hAnsi="Times New Roman"/>
                <w:i/>
              </w:rPr>
            </w:pPr>
            <w:r w:rsidRPr="006E6703">
              <w:rPr>
                <w:rFonts w:ascii="Times New Roman" w:hAnsi="Times New Roman"/>
                <w:i/>
              </w:rPr>
              <w:t>(комбинированный)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658F8" w:rsidRPr="007E7CDE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1.Трудовая дея</w:t>
            </w:r>
            <w:r w:rsidRPr="007E7CDE">
              <w:rPr>
                <w:rFonts w:ascii="Times New Roman" w:hAnsi="Times New Roman"/>
              </w:rPr>
              <w:t>тел</w:t>
            </w:r>
            <w:r>
              <w:rPr>
                <w:rFonts w:ascii="Times New Roman" w:hAnsi="Times New Roman"/>
              </w:rPr>
              <w:t>ь</w:t>
            </w:r>
            <w:r w:rsidRPr="007E7CDE">
              <w:rPr>
                <w:rFonts w:ascii="Times New Roman" w:hAnsi="Times New Roman"/>
              </w:rPr>
              <w:t>ность чело</w:t>
            </w:r>
            <w:r w:rsidRPr="007E7CDE">
              <w:rPr>
                <w:rFonts w:ascii="Times New Roman" w:hAnsi="Times New Roman"/>
              </w:rPr>
              <w:softHyphen/>
              <w:t>века.</w:t>
            </w:r>
          </w:p>
          <w:p w:rsidR="003658F8" w:rsidRPr="007E7CDE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Мастер и ре</w:t>
            </w:r>
            <w:r w:rsidRPr="007E7CDE">
              <w:rPr>
                <w:rFonts w:ascii="Times New Roman" w:hAnsi="Times New Roman"/>
              </w:rPr>
              <w:t>месленник.</w:t>
            </w:r>
          </w:p>
          <w:p w:rsidR="003658F8" w:rsidRPr="007E7CDE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7E7CDE">
              <w:rPr>
                <w:rFonts w:ascii="Times New Roman" w:hAnsi="Times New Roman"/>
              </w:rPr>
              <w:t>Что такое творчество.</w:t>
            </w:r>
          </w:p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7E7CDE">
              <w:rPr>
                <w:rFonts w:ascii="Times New Roman" w:hAnsi="Times New Roman"/>
              </w:rPr>
              <w:t>Творчество в искусстве</w:t>
            </w:r>
          </w:p>
        </w:tc>
        <w:tc>
          <w:tcPr>
            <w:tcW w:w="1985" w:type="dxa"/>
          </w:tcPr>
          <w:p w:rsidR="003658F8" w:rsidRPr="007E7CD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7E7CDE">
              <w:rPr>
                <w:rFonts w:ascii="Times New Roman" w:hAnsi="Times New Roman"/>
                <w:i/>
              </w:rPr>
              <w:t>Научатся:</w:t>
            </w:r>
            <w:r w:rsidRPr="007E7CDE">
              <w:rPr>
                <w:rFonts w:ascii="Times New Roman" w:hAnsi="Times New Roman"/>
              </w:rPr>
              <w:t xml:space="preserve"> определять значение труда в жизни человека.</w:t>
            </w:r>
          </w:p>
          <w:p w:rsidR="003658F8" w:rsidRPr="007E7CD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7E7CDE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7E7CDE">
              <w:rPr>
                <w:rFonts w:ascii="Times New Roman" w:hAnsi="Times New Roman"/>
              </w:rPr>
              <w:t xml:space="preserve"> работать с тек</w:t>
            </w:r>
            <w:r w:rsidRPr="007E7CDE">
              <w:rPr>
                <w:rFonts w:ascii="Times New Roman" w:hAnsi="Times New Roman"/>
              </w:rPr>
              <w:softHyphen/>
              <w:t>стом учебника; высказы</w:t>
            </w:r>
            <w:r w:rsidRPr="007E7CDE">
              <w:rPr>
                <w:rFonts w:ascii="Times New Roman" w:hAnsi="Times New Roman"/>
              </w:rPr>
              <w:softHyphen/>
              <w:t>вать собственное мнение, суждения</w:t>
            </w:r>
          </w:p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2555D8">
              <w:rPr>
                <w:rFonts w:ascii="Times New Roman" w:hAnsi="Times New Roman"/>
                <w:b/>
                <w:i/>
              </w:rPr>
              <w:t>Познавательные:</w:t>
            </w:r>
            <w:r w:rsidRPr="007E7CDE">
              <w:rPr>
                <w:rFonts w:ascii="Times New Roman" w:hAnsi="Times New Roman"/>
              </w:rPr>
              <w:t xml:space="preserve"> самостоятельно со</w:t>
            </w:r>
            <w:r w:rsidRPr="007E7CDE">
              <w:rPr>
                <w:rFonts w:ascii="Times New Roman" w:hAnsi="Times New Roman"/>
              </w:rPr>
              <w:softHyphen/>
              <w:t>здают алгоритмы деятельности при ре</w:t>
            </w:r>
            <w:r w:rsidRPr="007E7CDE">
              <w:rPr>
                <w:rFonts w:ascii="Times New Roman" w:hAnsi="Times New Roman"/>
              </w:rPr>
              <w:softHyphen/>
              <w:t xml:space="preserve">шении проблем различного характера. </w:t>
            </w:r>
          </w:p>
          <w:p w:rsidR="003658F8" w:rsidRPr="007E7CD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2555D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7E7CDE">
              <w:rPr>
                <w:rFonts w:ascii="Times New Roman" w:hAnsi="Times New Roman"/>
              </w:rPr>
              <w:t xml:space="preserve"> учитывают разные мнения и стремятся к координации раз</w:t>
            </w:r>
            <w:r w:rsidRPr="007E7CDE">
              <w:rPr>
                <w:rFonts w:ascii="Times New Roman" w:hAnsi="Times New Roman"/>
              </w:rPr>
              <w:softHyphen/>
              <w:t>личных позиций в сотрудничестве; фор</w:t>
            </w:r>
            <w:r w:rsidRPr="007E7CDE">
              <w:rPr>
                <w:rFonts w:ascii="Times New Roman" w:hAnsi="Times New Roman"/>
              </w:rPr>
              <w:softHyphen/>
              <w:t>мулируют собственное мнение и пози</w:t>
            </w:r>
            <w:r w:rsidRPr="007E7CDE">
              <w:rPr>
                <w:rFonts w:ascii="Times New Roman" w:hAnsi="Times New Roman"/>
              </w:rPr>
              <w:softHyphen/>
              <w:t>цию.</w:t>
            </w:r>
          </w:p>
          <w:p w:rsidR="003658F8" w:rsidRPr="007E7CD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2555D8">
              <w:rPr>
                <w:rFonts w:ascii="Times New Roman" w:hAnsi="Times New Roman"/>
                <w:b/>
                <w:i/>
              </w:rPr>
              <w:t>Регулятивные:</w:t>
            </w:r>
            <w:r w:rsidRPr="007E7CDE">
              <w:rPr>
                <w:rFonts w:ascii="Times New Roman" w:hAnsi="Times New Roman"/>
              </w:rPr>
              <w:t xml:space="preserve"> учитывают установлен</w:t>
            </w:r>
            <w:r w:rsidRPr="007E7CDE">
              <w:rPr>
                <w:rFonts w:ascii="Times New Roman" w:hAnsi="Times New Roman"/>
              </w:rPr>
              <w:softHyphen/>
              <w:t>ные правила в планировании и контроле способа решения; осуществляют пошаго</w:t>
            </w:r>
            <w:r w:rsidRPr="007E7CDE">
              <w:rPr>
                <w:rFonts w:ascii="Times New Roman" w:hAnsi="Times New Roman"/>
              </w:rPr>
              <w:softHyphen/>
              <w:t>вый контроль</w:t>
            </w:r>
          </w:p>
        </w:tc>
        <w:tc>
          <w:tcPr>
            <w:tcW w:w="1984" w:type="dxa"/>
          </w:tcPr>
          <w:p w:rsidR="003658F8" w:rsidRPr="007E7CD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7E7CDE">
              <w:rPr>
                <w:rFonts w:ascii="Times New Roman" w:hAnsi="Times New Roman"/>
              </w:rPr>
              <w:t>Выражают адек</w:t>
            </w:r>
            <w:r w:rsidRPr="007E7CDE">
              <w:rPr>
                <w:rFonts w:ascii="Times New Roman" w:hAnsi="Times New Roman"/>
              </w:rPr>
              <w:softHyphen/>
              <w:t>ватное понима</w:t>
            </w:r>
            <w:r w:rsidRPr="007E7CDE">
              <w:rPr>
                <w:rFonts w:ascii="Times New Roman" w:hAnsi="Times New Roman"/>
              </w:rPr>
              <w:softHyphen/>
              <w:t>ние причин успешности/ неуспешности учебной дея</w:t>
            </w:r>
            <w:r w:rsidRPr="007E7CDE">
              <w:rPr>
                <w:rFonts w:ascii="Times New Roman" w:hAnsi="Times New Roman"/>
              </w:rPr>
              <w:softHyphen/>
              <w:t>тельности</w:t>
            </w:r>
          </w:p>
        </w:tc>
        <w:tc>
          <w:tcPr>
            <w:tcW w:w="2977" w:type="dxa"/>
          </w:tcPr>
          <w:p w:rsidR="003658F8" w:rsidRPr="00C53482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F52F5F">
              <w:rPr>
                <w:rFonts w:ascii="Times New Roman" w:hAnsi="Times New Roman"/>
                <w:b/>
                <w:i/>
              </w:rPr>
              <w:t xml:space="preserve">Различать </w:t>
            </w:r>
            <w:r w:rsidRPr="00C53482">
              <w:rPr>
                <w:rFonts w:ascii="Times New Roman" w:hAnsi="Times New Roman"/>
              </w:rPr>
              <w:t>творчество и ремесло.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F52F5F">
              <w:rPr>
                <w:rFonts w:ascii="Times New Roman" w:hAnsi="Times New Roman"/>
                <w:b/>
                <w:i/>
              </w:rPr>
              <w:t xml:space="preserve">Раскрывать </w:t>
            </w:r>
            <w:r w:rsidRPr="00C53482">
              <w:rPr>
                <w:rFonts w:ascii="Times New Roman" w:hAnsi="Times New Roman"/>
              </w:rPr>
              <w:t>признаки мастерства на примерах творений известных мастеров</w:t>
            </w:r>
          </w:p>
        </w:tc>
        <w:tc>
          <w:tcPr>
            <w:tcW w:w="1417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7E7CDE">
              <w:rPr>
                <w:rFonts w:ascii="Times New Roman" w:hAnsi="Times New Roman"/>
              </w:rPr>
              <w:t xml:space="preserve">§10. </w:t>
            </w:r>
          </w:p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7E7CDE">
              <w:rPr>
                <w:rFonts w:ascii="Times New Roman" w:hAnsi="Times New Roman"/>
              </w:rPr>
              <w:t xml:space="preserve">Рабочая тетрадь, задание №6, 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7E7CDE">
              <w:rPr>
                <w:rFonts w:ascii="Times New Roman" w:hAnsi="Times New Roman"/>
              </w:rPr>
              <w:t>с. 54-57</w:t>
            </w:r>
          </w:p>
        </w:tc>
      </w:tr>
      <w:tr w:rsidR="003658F8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60" w:type="dxa"/>
          </w:tcPr>
          <w:p w:rsidR="003658F8" w:rsidRPr="00B70DC1" w:rsidRDefault="003658F8" w:rsidP="00930747">
            <w:pPr>
              <w:pStyle w:val="NoSpacing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ПОУ </w:t>
            </w:r>
            <w:r w:rsidRPr="007E7CDE">
              <w:rPr>
                <w:rFonts w:ascii="Times New Roman" w:hAnsi="Times New Roman"/>
              </w:rPr>
              <w:t xml:space="preserve">по теме «Труд» </w:t>
            </w:r>
            <w:r w:rsidRPr="00B70DC1">
              <w:rPr>
                <w:rFonts w:ascii="Times New Roman" w:hAnsi="Times New Roman"/>
                <w:i/>
              </w:rPr>
              <w:t>(обобщение и систематизация знаний)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658F8" w:rsidRPr="007E7CDE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Труд в дея</w:t>
            </w:r>
            <w:r w:rsidRPr="007E7CDE">
              <w:rPr>
                <w:rFonts w:ascii="Times New Roman" w:hAnsi="Times New Roman"/>
              </w:rPr>
              <w:t>тельности чело</w:t>
            </w:r>
            <w:r w:rsidRPr="007E7CDE">
              <w:rPr>
                <w:rFonts w:ascii="Times New Roman" w:hAnsi="Times New Roman"/>
              </w:rPr>
              <w:softHyphen/>
              <w:t>века.</w:t>
            </w:r>
          </w:p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7E7CDE">
              <w:rPr>
                <w:rFonts w:ascii="Times New Roman" w:hAnsi="Times New Roman"/>
              </w:rPr>
              <w:t>Мир профес</w:t>
            </w:r>
            <w:r w:rsidRPr="007E7CDE">
              <w:rPr>
                <w:rFonts w:ascii="Times New Roman" w:hAnsi="Times New Roman"/>
              </w:rPr>
              <w:softHyphen/>
              <w:t>сий</w:t>
            </w:r>
          </w:p>
        </w:tc>
        <w:tc>
          <w:tcPr>
            <w:tcW w:w="1985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056B85">
              <w:rPr>
                <w:rFonts w:ascii="Times New Roman" w:hAnsi="Times New Roman"/>
                <w:i/>
              </w:rPr>
              <w:t>Научатся:</w:t>
            </w:r>
            <w:r w:rsidRPr="007E7CDE">
              <w:rPr>
                <w:rFonts w:ascii="Times New Roman" w:hAnsi="Times New Roman"/>
              </w:rPr>
              <w:t xml:space="preserve"> организовы</w:t>
            </w:r>
            <w:r w:rsidRPr="007E7CDE">
              <w:rPr>
                <w:rFonts w:ascii="Times New Roman" w:hAnsi="Times New Roman"/>
              </w:rPr>
              <w:softHyphen/>
              <w:t>вать свою трудовую дея</w:t>
            </w:r>
            <w:r w:rsidRPr="007E7CDE">
              <w:rPr>
                <w:rFonts w:ascii="Times New Roman" w:hAnsi="Times New Roman"/>
              </w:rPr>
              <w:softHyphen/>
              <w:t>тельность; определять свои отношения с одно</w:t>
            </w:r>
            <w:r w:rsidRPr="007E7CDE">
              <w:rPr>
                <w:rFonts w:ascii="Times New Roman" w:hAnsi="Times New Roman"/>
              </w:rPr>
              <w:softHyphen/>
              <w:t xml:space="preserve">классниками. </w:t>
            </w:r>
          </w:p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056B85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7E7CDE">
              <w:rPr>
                <w:rFonts w:ascii="Times New Roman" w:hAnsi="Times New Roman"/>
              </w:rPr>
              <w:t xml:space="preserve"> работать с тек</w:t>
            </w:r>
            <w:r w:rsidRPr="007E7CDE">
              <w:rPr>
                <w:rFonts w:ascii="Times New Roman" w:hAnsi="Times New Roman"/>
              </w:rPr>
              <w:softHyphen/>
              <w:t>стом учебника; высказы</w:t>
            </w:r>
            <w:r w:rsidRPr="007E7CDE">
              <w:rPr>
                <w:rFonts w:ascii="Times New Roman" w:hAnsi="Times New Roman"/>
              </w:rPr>
              <w:softHyphen/>
              <w:t>вать собственное мнение, суждения</w:t>
            </w:r>
          </w:p>
        </w:tc>
        <w:tc>
          <w:tcPr>
            <w:tcW w:w="2977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2555D8">
              <w:rPr>
                <w:rFonts w:ascii="Times New Roman" w:hAnsi="Times New Roman"/>
                <w:b/>
                <w:i/>
              </w:rPr>
              <w:t>Познавательные:</w:t>
            </w:r>
            <w:r w:rsidRPr="003F447B">
              <w:rPr>
                <w:rFonts w:ascii="Times New Roman" w:hAnsi="Times New Roman"/>
              </w:rPr>
              <w:t xml:space="preserve"> самостоятельно выде</w:t>
            </w:r>
            <w:r w:rsidRPr="003F447B">
              <w:rPr>
                <w:rFonts w:ascii="Times New Roman" w:hAnsi="Times New Roman"/>
              </w:rPr>
              <w:softHyphen/>
              <w:t>ляют и формулируют познавательную цель; используют общие приёмы реше</w:t>
            </w:r>
            <w:r w:rsidRPr="003F447B">
              <w:rPr>
                <w:rFonts w:ascii="Times New Roman" w:hAnsi="Times New Roman"/>
              </w:rPr>
              <w:softHyphen/>
              <w:t xml:space="preserve">ния поставленных задач. </w:t>
            </w:r>
          </w:p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A689E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3F447B">
              <w:rPr>
                <w:rFonts w:ascii="Times New Roman" w:hAnsi="Times New Roman"/>
              </w:rPr>
              <w:t xml:space="preserve"> участвуют в коллектив</w:t>
            </w:r>
            <w:r w:rsidRPr="003F447B">
              <w:rPr>
                <w:rFonts w:ascii="Times New Roman" w:hAnsi="Times New Roman"/>
              </w:rPr>
              <w:softHyphen/>
              <w:t>ном обсуждении проблем; проявляют актив</w:t>
            </w:r>
            <w:r w:rsidRPr="003F447B">
              <w:rPr>
                <w:rFonts w:ascii="Times New Roman" w:hAnsi="Times New Roman"/>
              </w:rPr>
              <w:softHyphen/>
              <w:t>ность во взаимодействии для решения ком</w:t>
            </w:r>
            <w:r w:rsidRPr="003F447B">
              <w:rPr>
                <w:rFonts w:ascii="Times New Roman" w:hAnsi="Times New Roman"/>
              </w:rPr>
              <w:softHyphen/>
              <w:t xml:space="preserve">муникативных и познавательных задач. </w:t>
            </w:r>
          </w:p>
          <w:p w:rsidR="003658F8" w:rsidRPr="003F447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A689E">
              <w:rPr>
                <w:rFonts w:ascii="Times New Roman" w:hAnsi="Times New Roman"/>
                <w:b/>
                <w:i/>
              </w:rPr>
              <w:t>Регулятивные:</w:t>
            </w:r>
            <w:r w:rsidRPr="003F447B">
              <w:rPr>
                <w:rFonts w:ascii="Times New Roman" w:hAnsi="Times New Roman"/>
              </w:rPr>
              <w:t xml:space="preserve"> планируют свои действия в соответствии с поставленной задачей и условиями её реализации, оценивают правильность выполнения действия</w:t>
            </w:r>
          </w:p>
        </w:tc>
        <w:tc>
          <w:tcPr>
            <w:tcW w:w="1984" w:type="dxa"/>
          </w:tcPr>
          <w:p w:rsidR="003658F8" w:rsidRPr="003F447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3F447B">
              <w:rPr>
                <w:rFonts w:ascii="Times New Roman" w:hAnsi="Times New Roman"/>
              </w:rPr>
              <w:t>Про</w:t>
            </w:r>
            <w:r>
              <w:rPr>
                <w:rFonts w:ascii="Times New Roman" w:hAnsi="Times New Roman"/>
              </w:rPr>
              <w:t>являют доб</w:t>
            </w:r>
            <w:r w:rsidRPr="003F447B">
              <w:rPr>
                <w:rFonts w:ascii="Times New Roman" w:hAnsi="Times New Roman"/>
              </w:rPr>
              <w:t>рожелательность и эмоционально- нравственную отзывчивость, эмпа</w:t>
            </w:r>
            <w:r>
              <w:rPr>
                <w:rFonts w:ascii="Times New Roman" w:hAnsi="Times New Roman"/>
              </w:rPr>
              <w:t>тию как по</w:t>
            </w:r>
            <w:r w:rsidRPr="003F447B">
              <w:rPr>
                <w:rFonts w:ascii="Times New Roman" w:hAnsi="Times New Roman"/>
              </w:rPr>
              <w:t>нимание чувств других людей и сопережива</w:t>
            </w:r>
            <w:r w:rsidRPr="003F447B">
              <w:rPr>
                <w:rFonts w:ascii="Times New Roman" w:hAnsi="Times New Roman"/>
              </w:rPr>
              <w:softHyphen/>
              <w:t>ние им</w:t>
            </w:r>
          </w:p>
        </w:tc>
        <w:tc>
          <w:tcPr>
            <w:tcW w:w="2977" w:type="dxa"/>
          </w:tcPr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658F8" w:rsidRPr="003F447B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</w:t>
            </w:r>
            <w:r w:rsidRPr="003F447B">
              <w:rPr>
                <w:rFonts w:ascii="Times New Roman" w:hAnsi="Times New Roman"/>
              </w:rPr>
              <w:t>товить стихо</w:t>
            </w:r>
            <w:r w:rsidRPr="003F447B">
              <w:rPr>
                <w:rFonts w:ascii="Times New Roman" w:hAnsi="Times New Roman"/>
              </w:rPr>
              <w:softHyphen/>
              <w:t>творе</w:t>
            </w:r>
            <w:r w:rsidRPr="003F447B">
              <w:rPr>
                <w:rFonts w:ascii="Times New Roman" w:hAnsi="Times New Roman"/>
              </w:rPr>
              <w:softHyphen/>
              <w:t>ния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3F447B">
              <w:rPr>
                <w:rFonts w:ascii="Times New Roman" w:hAnsi="Times New Roman"/>
              </w:rPr>
              <w:t>о Роди</w:t>
            </w:r>
            <w:r w:rsidRPr="003F447B">
              <w:rPr>
                <w:rFonts w:ascii="Times New Roman" w:hAnsi="Times New Roman"/>
              </w:rPr>
              <w:softHyphen/>
              <w:t>не</w:t>
            </w:r>
          </w:p>
        </w:tc>
      </w:tr>
      <w:tr w:rsidR="003658F8" w:rsidRPr="00F90704" w:rsidTr="00930747">
        <w:trPr>
          <w:trHeight w:val="510"/>
        </w:trPr>
        <w:tc>
          <w:tcPr>
            <w:tcW w:w="16018" w:type="dxa"/>
            <w:gridSpan w:val="9"/>
            <w:vAlign w:val="center"/>
          </w:tcPr>
          <w:p w:rsidR="003658F8" w:rsidRPr="00D13DBB" w:rsidRDefault="003658F8" w:rsidP="0093074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D13DBB">
              <w:rPr>
                <w:rFonts w:ascii="Times New Roman" w:hAnsi="Times New Roman"/>
                <w:b/>
              </w:rPr>
              <w:t xml:space="preserve">Глава </w:t>
            </w:r>
            <w:r w:rsidRPr="00D13DBB">
              <w:rPr>
                <w:rFonts w:ascii="Times New Roman" w:hAnsi="Times New Roman"/>
                <w:b/>
                <w:lang w:val="en-US"/>
              </w:rPr>
              <w:t>V</w:t>
            </w:r>
            <w:r w:rsidRPr="00D13DBB">
              <w:rPr>
                <w:rFonts w:ascii="Times New Roman" w:hAnsi="Times New Roman"/>
                <w:b/>
              </w:rPr>
              <w:t>. Родина (9 часов)</w:t>
            </w:r>
          </w:p>
        </w:tc>
        <w:tc>
          <w:tcPr>
            <w:tcW w:w="1748" w:type="dxa"/>
            <w:gridSpan w:val="2"/>
          </w:tcPr>
          <w:p w:rsidR="003658F8" w:rsidRPr="00F90704" w:rsidRDefault="003658F8" w:rsidP="00930747">
            <w:pPr>
              <w:rPr>
                <w:b/>
              </w:rPr>
            </w:pPr>
          </w:p>
        </w:tc>
        <w:tc>
          <w:tcPr>
            <w:tcW w:w="1748" w:type="dxa"/>
            <w:gridSpan w:val="2"/>
          </w:tcPr>
          <w:p w:rsidR="003658F8" w:rsidRPr="00F90704" w:rsidRDefault="003658F8" w:rsidP="00930747">
            <w:pPr>
              <w:rPr>
                <w:b/>
              </w:rPr>
            </w:pPr>
          </w:p>
        </w:tc>
        <w:tc>
          <w:tcPr>
            <w:tcW w:w="1748" w:type="dxa"/>
            <w:gridSpan w:val="2"/>
          </w:tcPr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748" w:type="dxa"/>
            <w:gridSpan w:val="2"/>
          </w:tcPr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748" w:type="dxa"/>
            <w:gridSpan w:val="2"/>
          </w:tcPr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748" w:type="dxa"/>
            <w:gridSpan w:val="2"/>
          </w:tcPr>
          <w:p w:rsidR="003658F8" w:rsidRPr="00ED7528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3658F8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24-25</w:t>
            </w:r>
          </w:p>
        </w:tc>
        <w:tc>
          <w:tcPr>
            <w:tcW w:w="1560" w:type="dxa"/>
          </w:tcPr>
          <w:p w:rsidR="003658F8" w:rsidRPr="00C8434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Наша</w:t>
            </w:r>
            <w:r>
              <w:rPr>
                <w:rFonts w:ascii="Times New Roman" w:hAnsi="Times New Roman"/>
              </w:rPr>
              <w:t xml:space="preserve"> </w:t>
            </w:r>
            <w:r w:rsidRPr="00C8434E">
              <w:rPr>
                <w:rFonts w:ascii="Times New Roman" w:hAnsi="Times New Roman"/>
              </w:rPr>
              <w:t>Родина —</w:t>
            </w:r>
            <w:r>
              <w:rPr>
                <w:rFonts w:ascii="Times New Roman" w:hAnsi="Times New Roman"/>
              </w:rPr>
              <w:t xml:space="preserve"> </w:t>
            </w:r>
            <w:r w:rsidRPr="00C8434E">
              <w:rPr>
                <w:rFonts w:ascii="Times New Roman" w:hAnsi="Times New Roman"/>
              </w:rPr>
              <w:t>Россия</w:t>
            </w:r>
          </w:p>
          <w:p w:rsidR="003658F8" w:rsidRPr="00433A3B" w:rsidRDefault="003658F8" w:rsidP="00930747">
            <w:pPr>
              <w:pStyle w:val="NoSpacing"/>
              <w:rPr>
                <w:rFonts w:ascii="Times New Roman" w:hAnsi="Times New Roman"/>
                <w:i/>
              </w:rPr>
            </w:pPr>
            <w:r w:rsidRPr="00C8434E">
              <w:rPr>
                <w:rFonts w:ascii="Times New Roman" w:hAnsi="Times New Roman"/>
                <w:i/>
              </w:rPr>
              <w:t>(ознакомление с но</w:t>
            </w:r>
            <w:r w:rsidRPr="00C8434E">
              <w:rPr>
                <w:rFonts w:ascii="Times New Roman" w:hAnsi="Times New Roman"/>
                <w:i/>
              </w:rPr>
              <w:softHyphen/>
              <w:t>вым мате</w:t>
            </w:r>
            <w:r w:rsidRPr="00C8434E">
              <w:rPr>
                <w:rFonts w:ascii="Times New Roman" w:hAnsi="Times New Roman"/>
                <w:i/>
              </w:rPr>
              <w:softHyphen/>
              <w:t>риалом)</w:t>
            </w:r>
          </w:p>
        </w:tc>
        <w:tc>
          <w:tcPr>
            <w:tcW w:w="992" w:type="dxa"/>
          </w:tcPr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658F8" w:rsidRPr="00C8434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1. Российская</w:t>
            </w:r>
            <w:r>
              <w:rPr>
                <w:rFonts w:ascii="Times New Roman" w:hAnsi="Times New Roman"/>
              </w:rPr>
              <w:t xml:space="preserve"> </w:t>
            </w:r>
            <w:r w:rsidRPr="00C8434E">
              <w:rPr>
                <w:rFonts w:ascii="Times New Roman" w:hAnsi="Times New Roman"/>
              </w:rPr>
              <w:t>Федерация.</w:t>
            </w:r>
          </w:p>
          <w:p w:rsidR="003658F8" w:rsidRPr="00C8434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2. Русский</w:t>
            </w:r>
          </w:p>
          <w:p w:rsidR="003658F8" w:rsidRPr="00C8434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язык - государственный.</w:t>
            </w:r>
          </w:p>
          <w:p w:rsidR="003658F8" w:rsidRPr="00C8434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3. Что значит</w:t>
            </w:r>
            <w:r>
              <w:rPr>
                <w:rFonts w:ascii="Times New Roman" w:hAnsi="Times New Roman"/>
              </w:rPr>
              <w:t xml:space="preserve"> </w:t>
            </w:r>
            <w:r w:rsidRPr="00C8434E">
              <w:rPr>
                <w:rFonts w:ascii="Times New Roman" w:hAnsi="Times New Roman"/>
              </w:rPr>
              <w:t>быть патриотом</w:t>
            </w:r>
          </w:p>
        </w:tc>
        <w:tc>
          <w:tcPr>
            <w:tcW w:w="1985" w:type="dxa"/>
          </w:tcPr>
          <w:p w:rsidR="003658F8" w:rsidRPr="00C8434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33A3B">
              <w:rPr>
                <w:rFonts w:ascii="Times New Roman" w:hAnsi="Times New Roman"/>
                <w:i/>
              </w:rPr>
              <w:t xml:space="preserve">Научатся: </w:t>
            </w:r>
            <w:r w:rsidRPr="00C8434E">
              <w:rPr>
                <w:rFonts w:ascii="Times New Roman" w:hAnsi="Times New Roman"/>
              </w:rPr>
              <w:t>определять по</w:t>
            </w:r>
            <w:r w:rsidRPr="00C8434E">
              <w:rPr>
                <w:rFonts w:ascii="Times New Roman" w:hAnsi="Times New Roman"/>
              </w:rPr>
              <w:softHyphen/>
              <w:t>нятие «федерация»; объ</w:t>
            </w:r>
            <w:r w:rsidRPr="00C8434E">
              <w:rPr>
                <w:rFonts w:ascii="Times New Roman" w:hAnsi="Times New Roman"/>
              </w:rPr>
              <w:softHyphen/>
              <w:t>яснять, что значит быть</w:t>
            </w:r>
            <w:r>
              <w:rPr>
                <w:rFonts w:ascii="Times New Roman" w:hAnsi="Times New Roman"/>
              </w:rPr>
              <w:t xml:space="preserve"> </w:t>
            </w:r>
            <w:r w:rsidRPr="00C8434E">
              <w:rPr>
                <w:rFonts w:ascii="Times New Roman" w:hAnsi="Times New Roman"/>
              </w:rPr>
              <w:t>патриотом.</w:t>
            </w:r>
          </w:p>
          <w:p w:rsidR="003658F8" w:rsidRPr="00C8434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33A3B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C8434E">
              <w:rPr>
                <w:rFonts w:ascii="Times New Roman" w:hAnsi="Times New Roman"/>
              </w:rPr>
              <w:t xml:space="preserve"> работать с тек</w:t>
            </w:r>
            <w:r w:rsidRPr="00C8434E">
              <w:rPr>
                <w:rFonts w:ascii="Times New Roman" w:hAnsi="Times New Roman"/>
              </w:rPr>
              <w:softHyphen/>
              <w:t>стом учебника; высказы</w:t>
            </w:r>
            <w:r w:rsidRPr="00C8434E">
              <w:rPr>
                <w:rFonts w:ascii="Times New Roman" w:hAnsi="Times New Roman"/>
              </w:rPr>
              <w:softHyphen/>
              <w:t>вать собственное мнение,</w:t>
            </w:r>
          </w:p>
          <w:p w:rsidR="003658F8" w:rsidRPr="00C8434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суждения</w:t>
            </w:r>
          </w:p>
        </w:tc>
        <w:tc>
          <w:tcPr>
            <w:tcW w:w="2977" w:type="dxa"/>
          </w:tcPr>
          <w:p w:rsidR="003658F8" w:rsidRPr="00C8434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33A3B">
              <w:rPr>
                <w:rFonts w:ascii="Times New Roman" w:hAnsi="Times New Roman"/>
                <w:b/>
                <w:i/>
              </w:rPr>
              <w:t>Познавательные:</w:t>
            </w:r>
            <w:r w:rsidRPr="00C8434E">
              <w:rPr>
                <w:rFonts w:ascii="Times New Roman" w:hAnsi="Times New Roman"/>
              </w:rPr>
              <w:t xml:space="preserve"> самостоятельно выде</w:t>
            </w:r>
            <w:r w:rsidRPr="00C8434E">
              <w:rPr>
                <w:rFonts w:ascii="Times New Roman" w:hAnsi="Times New Roman"/>
              </w:rPr>
              <w:softHyphen/>
              <w:t>ляют и формулируют познавательную</w:t>
            </w:r>
          </w:p>
          <w:p w:rsidR="003658F8" w:rsidRPr="00C8434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цель; используют общие приёмы реше</w:t>
            </w:r>
            <w:r w:rsidRPr="00C8434E">
              <w:rPr>
                <w:rFonts w:ascii="Times New Roman" w:hAnsi="Times New Roman"/>
              </w:rPr>
              <w:softHyphen/>
              <w:t>ния задач.</w:t>
            </w:r>
          </w:p>
          <w:p w:rsidR="003658F8" w:rsidRPr="00C8434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33A3B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C8434E">
              <w:rPr>
                <w:rFonts w:ascii="Times New Roman" w:hAnsi="Times New Roman"/>
              </w:rPr>
              <w:t xml:space="preserve"> допускают возмож</w:t>
            </w:r>
            <w:r w:rsidRPr="00C8434E">
              <w:rPr>
                <w:rFonts w:ascii="Times New Roman" w:hAnsi="Times New Roman"/>
              </w:rPr>
              <w:softHyphen/>
              <w:t>ность существования у людей различных</w:t>
            </w:r>
          </w:p>
          <w:p w:rsidR="003658F8" w:rsidRPr="00C8434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точек зрения, в том числе не совпадаю</w:t>
            </w:r>
            <w:r w:rsidRPr="00C8434E">
              <w:rPr>
                <w:rFonts w:ascii="Times New Roman" w:hAnsi="Times New Roman"/>
              </w:rPr>
              <w:softHyphen/>
              <w:t>щих с его собственной, и ориентируются</w:t>
            </w:r>
          </w:p>
          <w:p w:rsidR="003658F8" w:rsidRPr="00C8434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на позицию партнёра в общении и взаи</w:t>
            </w:r>
            <w:r w:rsidRPr="00C8434E">
              <w:rPr>
                <w:rFonts w:ascii="Times New Roman" w:hAnsi="Times New Roman"/>
              </w:rPr>
              <w:softHyphen/>
              <w:t>модействии.</w:t>
            </w:r>
          </w:p>
          <w:p w:rsidR="003658F8" w:rsidRPr="00C8434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33A3B">
              <w:rPr>
                <w:rFonts w:ascii="Times New Roman" w:hAnsi="Times New Roman"/>
                <w:b/>
                <w:i/>
              </w:rPr>
              <w:t>Регулятивные:</w:t>
            </w:r>
            <w:r w:rsidRPr="00C8434E">
              <w:rPr>
                <w:rFonts w:ascii="Times New Roman" w:hAnsi="Times New Roman"/>
              </w:rPr>
              <w:t xml:space="preserve"> ставят учебную задачу; определяют последовательность проме</w:t>
            </w:r>
            <w:r w:rsidRPr="00C8434E">
              <w:rPr>
                <w:rFonts w:ascii="Times New Roman" w:hAnsi="Times New Roman"/>
              </w:rPr>
              <w:softHyphen/>
              <w:t>жуточных целей с учётом конечного ре</w:t>
            </w:r>
            <w:r w:rsidRPr="00C8434E">
              <w:rPr>
                <w:rFonts w:ascii="Times New Roman" w:hAnsi="Times New Roman"/>
              </w:rPr>
              <w:softHyphen/>
              <w:t>зультата; составляют план и последова</w:t>
            </w:r>
            <w:r w:rsidRPr="00C8434E">
              <w:rPr>
                <w:rFonts w:ascii="Times New Roman" w:hAnsi="Times New Roman"/>
              </w:rPr>
              <w:softHyphen/>
              <w:t>тельность действий</w:t>
            </w:r>
          </w:p>
        </w:tc>
        <w:tc>
          <w:tcPr>
            <w:tcW w:w="1984" w:type="dxa"/>
          </w:tcPr>
          <w:p w:rsidR="003658F8" w:rsidRPr="00C8434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Выражают гра</w:t>
            </w:r>
            <w:r w:rsidRPr="00C8434E">
              <w:rPr>
                <w:rFonts w:ascii="Times New Roman" w:hAnsi="Times New Roman"/>
              </w:rPr>
              <w:softHyphen/>
              <w:t>жданскую иден</w:t>
            </w:r>
            <w:r w:rsidRPr="00C8434E">
              <w:rPr>
                <w:rFonts w:ascii="Times New Roman" w:hAnsi="Times New Roman"/>
              </w:rPr>
              <w:softHyphen/>
              <w:t>тичность в фор</w:t>
            </w:r>
            <w:r w:rsidRPr="00C8434E">
              <w:rPr>
                <w:rFonts w:ascii="Times New Roman" w:hAnsi="Times New Roman"/>
              </w:rPr>
              <w:softHyphen/>
              <w:t>ме осознания</w:t>
            </w:r>
            <w:r>
              <w:rPr>
                <w:rFonts w:ascii="Times New Roman" w:hAnsi="Times New Roman"/>
              </w:rPr>
              <w:t xml:space="preserve"> </w:t>
            </w:r>
            <w:r w:rsidRPr="00C8434E">
              <w:rPr>
                <w:rFonts w:ascii="Times New Roman" w:hAnsi="Times New Roman"/>
              </w:rPr>
              <w:t>«Я» как гражда</w:t>
            </w:r>
            <w:r w:rsidRPr="00C8434E">
              <w:rPr>
                <w:rFonts w:ascii="Times New Roman" w:hAnsi="Times New Roman"/>
              </w:rPr>
              <w:softHyphen/>
              <w:t>нина России,</w:t>
            </w:r>
            <w:r>
              <w:rPr>
                <w:rFonts w:ascii="Times New Roman" w:hAnsi="Times New Roman"/>
              </w:rPr>
              <w:t xml:space="preserve"> </w:t>
            </w:r>
            <w:r w:rsidRPr="00C8434E">
              <w:rPr>
                <w:rFonts w:ascii="Times New Roman" w:hAnsi="Times New Roman"/>
              </w:rPr>
              <w:t>чувства сопри</w:t>
            </w:r>
            <w:r w:rsidRPr="00C8434E">
              <w:rPr>
                <w:rFonts w:ascii="Times New Roman" w:hAnsi="Times New Roman"/>
              </w:rPr>
              <w:softHyphen/>
              <w:t>частности и гор</w:t>
            </w:r>
            <w:r w:rsidRPr="00C8434E">
              <w:rPr>
                <w:rFonts w:ascii="Times New Roman" w:hAnsi="Times New Roman"/>
              </w:rPr>
              <w:softHyphen/>
              <w:t>дости за свою Родину, народ и историю</w:t>
            </w:r>
          </w:p>
        </w:tc>
        <w:tc>
          <w:tcPr>
            <w:tcW w:w="2977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 xml:space="preserve">Объяснять </w:t>
            </w:r>
            <w:r w:rsidRPr="00C53482">
              <w:rPr>
                <w:rFonts w:ascii="Times New Roman" w:hAnsi="Times New Roman"/>
              </w:rPr>
              <w:t xml:space="preserve">смысл понятия «субъект Российской Федерации». </w:t>
            </w:r>
          </w:p>
          <w:p w:rsidR="003658F8" w:rsidRPr="00C53482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 xml:space="preserve">Знать </w:t>
            </w:r>
            <w:r w:rsidRPr="007F1E30">
              <w:rPr>
                <w:rFonts w:ascii="Times New Roman" w:hAnsi="Times New Roman"/>
              </w:rPr>
              <w:t>и</w:t>
            </w:r>
            <w:r w:rsidRPr="007F1E30">
              <w:rPr>
                <w:rFonts w:ascii="Times New Roman" w:hAnsi="Times New Roman"/>
                <w:b/>
                <w:i/>
              </w:rPr>
              <w:t xml:space="preserve"> называть </w:t>
            </w:r>
            <w:r w:rsidRPr="00C53482">
              <w:rPr>
                <w:rFonts w:ascii="Times New Roman" w:hAnsi="Times New Roman"/>
              </w:rPr>
              <w:t>статус субъекта РФ, в котором находится школа.</w:t>
            </w:r>
          </w:p>
          <w:p w:rsidR="003658F8" w:rsidRPr="00C53482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>Характеризовать</w:t>
            </w:r>
            <w:r w:rsidRPr="00C53482">
              <w:rPr>
                <w:rFonts w:ascii="Times New Roman" w:hAnsi="Times New Roman"/>
              </w:rPr>
              <w:t xml:space="preserve"> особенности России как многонациональ</w:t>
            </w:r>
            <w:r w:rsidRPr="00C53482">
              <w:rPr>
                <w:rFonts w:ascii="Times New Roman" w:hAnsi="Times New Roman"/>
              </w:rPr>
              <w:softHyphen/>
              <w:t>ного государства.</w:t>
            </w:r>
          </w:p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>Объяснять</w:t>
            </w:r>
            <w:r w:rsidRPr="00C53482">
              <w:rPr>
                <w:rFonts w:ascii="Times New Roman" w:hAnsi="Times New Roman"/>
              </w:rPr>
              <w:t xml:space="preserve"> значение русского языка как государственного. 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 xml:space="preserve">Приводить </w:t>
            </w:r>
            <w:r w:rsidRPr="00C53482">
              <w:rPr>
                <w:rFonts w:ascii="Times New Roman" w:hAnsi="Times New Roman"/>
              </w:rPr>
              <w:t>примеры проявлений патриотизма</w:t>
            </w:r>
          </w:p>
        </w:tc>
        <w:tc>
          <w:tcPr>
            <w:tcW w:w="1417" w:type="dxa"/>
          </w:tcPr>
          <w:p w:rsidR="003658F8" w:rsidRPr="00C8434E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§11</w:t>
            </w:r>
          </w:p>
          <w:p w:rsidR="003658F8" w:rsidRPr="00C8434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Рабочая</w:t>
            </w:r>
          </w:p>
          <w:p w:rsidR="003658F8" w:rsidRPr="00C8434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тетрадь,</w:t>
            </w:r>
          </w:p>
          <w:p w:rsidR="003658F8" w:rsidRPr="00C8434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задания</w:t>
            </w:r>
          </w:p>
          <w:p w:rsidR="003658F8" w:rsidRPr="00C8434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№7, 8,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с. 62-63</w:t>
            </w:r>
          </w:p>
        </w:tc>
      </w:tr>
      <w:tr w:rsidR="003658F8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658F8" w:rsidRPr="00F90704" w:rsidRDefault="003658F8" w:rsidP="0093074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26-27</w:t>
            </w:r>
          </w:p>
        </w:tc>
        <w:tc>
          <w:tcPr>
            <w:tcW w:w="1560" w:type="dxa"/>
          </w:tcPr>
          <w:p w:rsidR="003658F8" w:rsidRPr="001D0761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t>Государст</w:t>
            </w:r>
            <w:r w:rsidRPr="001D0761">
              <w:rPr>
                <w:rFonts w:ascii="Times New Roman" w:hAnsi="Times New Roman"/>
              </w:rPr>
              <w:softHyphen/>
              <w:t>венные</w:t>
            </w:r>
          </w:p>
          <w:p w:rsidR="003658F8" w:rsidRPr="001D0761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t>символы</w:t>
            </w:r>
          </w:p>
          <w:p w:rsidR="003658F8" w:rsidRPr="001D0761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t>России</w:t>
            </w:r>
          </w:p>
          <w:p w:rsidR="003658F8" w:rsidRPr="00651D9A" w:rsidRDefault="003658F8" w:rsidP="00930747">
            <w:pPr>
              <w:pStyle w:val="NoSpacing"/>
              <w:rPr>
                <w:rFonts w:ascii="Times New Roman" w:hAnsi="Times New Roman"/>
                <w:i/>
              </w:rPr>
            </w:pPr>
            <w:r w:rsidRPr="00651D9A">
              <w:rPr>
                <w:rFonts w:ascii="Times New Roman" w:hAnsi="Times New Roman"/>
                <w:i/>
              </w:rPr>
              <w:t>(ознакомление с но</w:t>
            </w:r>
            <w:r w:rsidRPr="00651D9A">
              <w:rPr>
                <w:rFonts w:ascii="Times New Roman" w:hAnsi="Times New Roman"/>
                <w:i/>
              </w:rPr>
              <w:softHyphen/>
              <w:t>вым мате</w:t>
            </w:r>
            <w:r w:rsidRPr="00651D9A">
              <w:rPr>
                <w:rFonts w:ascii="Times New Roman" w:hAnsi="Times New Roman"/>
                <w:i/>
              </w:rPr>
              <w:softHyphen/>
              <w:t>риалом)</w:t>
            </w:r>
          </w:p>
        </w:tc>
        <w:tc>
          <w:tcPr>
            <w:tcW w:w="992" w:type="dxa"/>
          </w:tcPr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658F8" w:rsidRPr="007F4A6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7F4A60">
              <w:rPr>
                <w:rFonts w:ascii="Times New Roman" w:hAnsi="Times New Roman"/>
              </w:rPr>
              <w:t>1. Герб России.</w:t>
            </w:r>
          </w:p>
          <w:p w:rsidR="003658F8" w:rsidRPr="007F4A6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7F4A60">
              <w:rPr>
                <w:rFonts w:ascii="Times New Roman" w:hAnsi="Times New Roman"/>
              </w:rPr>
              <w:t>2. Флаг России.</w:t>
            </w:r>
          </w:p>
          <w:p w:rsidR="003658F8" w:rsidRPr="007F4A60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Гимн </w:t>
            </w:r>
            <w:r w:rsidRPr="007F4A60">
              <w:rPr>
                <w:rFonts w:ascii="Times New Roman" w:hAnsi="Times New Roman"/>
              </w:rPr>
              <w:t>России</w:t>
            </w:r>
          </w:p>
        </w:tc>
        <w:tc>
          <w:tcPr>
            <w:tcW w:w="1985" w:type="dxa"/>
          </w:tcPr>
          <w:p w:rsidR="003658F8" w:rsidRPr="007F4A6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356E1D">
              <w:rPr>
                <w:rFonts w:ascii="Times New Roman" w:hAnsi="Times New Roman"/>
                <w:i/>
              </w:rPr>
              <w:t xml:space="preserve">Научатся: </w:t>
            </w:r>
            <w:r w:rsidRPr="007F4A60">
              <w:rPr>
                <w:rFonts w:ascii="Times New Roman" w:hAnsi="Times New Roman"/>
              </w:rPr>
              <w:t>определять государственные символы.</w:t>
            </w:r>
          </w:p>
          <w:p w:rsidR="003658F8" w:rsidRPr="007F4A6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356E1D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7F4A60">
              <w:rPr>
                <w:rFonts w:ascii="Times New Roman" w:hAnsi="Times New Roman"/>
              </w:rPr>
              <w:t xml:space="preserve"> составлять</w:t>
            </w:r>
            <w:r>
              <w:rPr>
                <w:rFonts w:ascii="Times New Roman" w:hAnsi="Times New Roman"/>
              </w:rPr>
              <w:t xml:space="preserve"> </w:t>
            </w:r>
            <w:r w:rsidRPr="007F4A60">
              <w:rPr>
                <w:rFonts w:ascii="Times New Roman" w:hAnsi="Times New Roman"/>
              </w:rPr>
              <w:t>генеалогическое древо;</w:t>
            </w:r>
          </w:p>
          <w:p w:rsidR="003658F8" w:rsidRPr="007F4A6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7F4A60">
              <w:rPr>
                <w:rFonts w:ascii="Times New Roman" w:hAnsi="Times New Roman"/>
              </w:rPr>
              <w:t>работать с текстом учеб</w:t>
            </w:r>
            <w:r w:rsidRPr="007F4A60">
              <w:rPr>
                <w:rFonts w:ascii="Times New Roman" w:hAnsi="Times New Roman"/>
              </w:rPr>
              <w:softHyphen/>
              <w:t>ника; анализировать таб</w:t>
            </w:r>
            <w:r w:rsidRPr="007F4A60">
              <w:rPr>
                <w:rFonts w:ascii="Times New Roman" w:hAnsi="Times New Roman"/>
              </w:rPr>
              <w:softHyphen/>
              <w:t>лицы; решать логические задачи; высказывать соб</w:t>
            </w:r>
            <w:r w:rsidRPr="007F4A60">
              <w:rPr>
                <w:rFonts w:ascii="Times New Roman" w:hAnsi="Times New Roman"/>
              </w:rPr>
              <w:softHyphen/>
              <w:t>ственное мнение, суж</w:t>
            </w:r>
            <w:r w:rsidRPr="007F4A60">
              <w:rPr>
                <w:rFonts w:ascii="Times New Roman" w:hAnsi="Times New Roman"/>
              </w:rPr>
              <w:softHyphen/>
              <w:t>дения</w:t>
            </w:r>
          </w:p>
        </w:tc>
        <w:tc>
          <w:tcPr>
            <w:tcW w:w="2977" w:type="dxa"/>
          </w:tcPr>
          <w:p w:rsidR="003658F8" w:rsidRPr="007F4A6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356E1D">
              <w:rPr>
                <w:rFonts w:ascii="Times New Roman" w:hAnsi="Times New Roman"/>
                <w:b/>
                <w:i/>
              </w:rPr>
              <w:t>Познавательные:</w:t>
            </w:r>
            <w:r w:rsidRPr="007F4A60">
              <w:rPr>
                <w:rFonts w:ascii="Times New Roman" w:hAnsi="Times New Roman"/>
              </w:rPr>
              <w:t xml:space="preserve"> самостоятельно выде</w:t>
            </w:r>
            <w:r w:rsidRPr="007F4A60">
              <w:rPr>
                <w:rFonts w:ascii="Times New Roman" w:hAnsi="Times New Roman"/>
              </w:rPr>
              <w:softHyphen/>
              <w:t>ляют и формулируют познавательную</w:t>
            </w:r>
          </w:p>
          <w:p w:rsidR="003658F8" w:rsidRPr="007F4A6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7F4A60">
              <w:rPr>
                <w:rFonts w:ascii="Times New Roman" w:hAnsi="Times New Roman"/>
              </w:rPr>
              <w:t>цель; используют общие приёмы реше</w:t>
            </w:r>
            <w:r w:rsidRPr="007F4A60">
              <w:rPr>
                <w:rFonts w:ascii="Times New Roman" w:hAnsi="Times New Roman"/>
              </w:rPr>
              <w:softHyphen/>
              <w:t>ния поставленных задач.</w:t>
            </w:r>
          </w:p>
          <w:p w:rsidR="003658F8" w:rsidRPr="007F4A6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356E1D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7F4A60">
              <w:rPr>
                <w:rFonts w:ascii="Times New Roman" w:hAnsi="Times New Roman"/>
              </w:rPr>
              <w:t xml:space="preserve"> участвуют в коллек</w:t>
            </w:r>
            <w:r w:rsidRPr="007F4A60">
              <w:rPr>
                <w:rFonts w:ascii="Times New Roman" w:hAnsi="Times New Roman"/>
              </w:rPr>
              <w:softHyphen/>
              <w:t>тивном обсуждении проблем; проявляют</w:t>
            </w:r>
          </w:p>
          <w:p w:rsidR="003658F8" w:rsidRPr="007F4A6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7F4A60">
              <w:rPr>
                <w:rFonts w:ascii="Times New Roman" w:hAnsi="Times New Roman"/>
              </w:rPr>
              <w:t>активность во взаимодействии для реше</w:t>
            </w:r>
            <w:r w:rsidRPr="007F4A60">
              <w:rPr>
                <w:rFonts w:ascii="Times New Roman" w:hAnsi="Times New Roman"/>
              </w:rPr>
              <w:softHyphen/>
              <w:t>ния коммуникативных и познавательных задач.</w:t>
            </w:r>
          </w:p>
          <w:p w:rsidR="003658F8" w:rsidRPr="007F4A6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356E1D">
              <w:rPr>
                <w:rFonts w:ascii="Times New Roman" w:hAnsi="Times New Roman"/>
                <w:b/>
                <w:i/>
              </w:rPr>
              <w:t>Регулятивные:</w:t>
            </w:r>
            <w:r w:rsidRPr="007F4A60">
              <w:rPr>
                <w:rFonts w:ascii="Times New Roman" w:hAnsi="Times New Roman"/>
              </w:rPr>
              <w:t xml:space="preserve"> планируют свои действия в соответствии с поставленной задачей и условиями её реализации, оценивают правильность выполнения действия</w:t>
            </w:r>
          </w:p>
        </w:tc>
        <w:tc>
          <w:tcPr>
            <w:tcW w:w="1984" w:type="dxa"/>
          </w:tcPr>
          <w:p w:rsidR="003658F8" w:rsidRPr="007F4A6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7F4A60">
              <w:rPr>
                <w:rFonts w:ascii="Times New Roman" w:hAnsi="Times New Roman"/>
              </w:rPr>
              <w:t>Выражают гра</w:t>
            </w:r>
            <w:r w:rsidRPr="007F4A60">
              <w:rPr>
                <w:rFonts w:ascii="Times New Roman" w:hAnsi="Times New Roman"/>
              </w:rPr>
              <w:softHyphen/>
              <w:t>жданскую иден</w:t>
            </w:r>
            <w:r w:rsidRPr="007F4A60">
              <w:rPr>
                <w:rFonts w:ascii="Times New Roman" w:hAnsi="Times New Roman"/>
              </w:rPr>
              <w:softHyphen/>
              <w:t>тичность в фор</w:t>
            </w:r>
            <w:r w:rsidRPr="007F4A60">
              <w:rPr>
                <w:rFonts w:ascii="Times New Roman" w:hAnsi="Times New Roman"/>
              </w:rPr>
              <w:softHyphen/>
              <w:t>ме осознания</w:t>
            </w:r>
            <w:r>
              <w:rPr>
                <w:rFonts w:ascii="Times New Roman" w:hAnsi="Times New Roman"/>
              </w:rPr>
              <w:t xml:space="preserve"> </w:t>
            </w:r>
            <w:r w:rsidRPr="007F4A60">
              <w:rPr>
                <w:rFonts w:ascii="Times New Roman" w:hAnsi="Times New Roman"/>
              </w:rPr>
              <w:t>«Я» как гражда</w:t>
            </w:r>
            <w:r w:rsidRPr="007F4A60">
              <w:rPr>
                <w:rFonts w:ascii="Times New Roman" w:hAnsi="Times New Roman"/>
              </w:rPr>
              <w:softHyphen/>
              <w:t>нина России,</w:t>
            </w:r>
            <w:r>
              <w:rPr>
                <w:rFonts w:ascii="Times New Roman" w:hAnsi="Times New Roman"/>
              </w:rPr>
              <w:t xml:space="preserve"> </w:t>
            </w:r>
            <w:r w:rsidRPr="007F4A60">
              <w:rPr>
                <w:rFonts w:ascii="Times New Roman" w:hAnsi="Times New Roman"/>
              </w:rPr>
              <w:t>чувства сопри</w:t>
            </w:r>
            <w:r w:rsidRPr="007F4A60">
              <w:rPr>
                <w:rFonts w:ascii="Times New Roman" w:hAnsi="Times New Roman"/>
              </w:rPr>
              <w:softHyphen/>
              <w:t>частности и гор</w:t>
            </w:r>
            <w:r w:rsidRPr="007F4A60">
              <w:rPr>
                <w:rFonts w:ascii="Times New Roman" w:hAnsi="Times New Roman"/>
              </w:rPr>
              <w:softHyphen/>
              <w:t>дости за свою Родину, народ и историю</w:t>
            </w:r>
          </w:p>
        </w:tc>
        <w:tc>
          <w:tcPr>
            <w:tcW w:w="2977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ED0380">
              <w:rPr>
                <w:rFonts w:ascii="Times New Roman" w:hAnsi="Times New Roman"/>
                <w:b/>
                <w:i/>
              </w:rPr>
              <w:t>Описывать</w:t>
            </w:r>
            <w:r w:rsidRPr="00221926">
              <w:rPr>
                <w:rFonts w:ascii="Times New Roman" w:hAnsi="Times New Roman"/>
              </w:rPr>
              <w:t xml:space="preserve"> основные государственные символы Российской Федерации. </w:t>
            </w:r>
          </w:p>
          <w:p w:rsidR="003658F8" w:rsidRPr="00221926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 xml:space="preserve">Знать </w:t>
            </w:r>
            <w:r w:rsidRPr="00221926">
              <w:rPr>
                <w:rFonts w:ascii="Times New Roman" w:hAnsi="Times New Roman"/>
              </w:rPr>
              <w:t>текст гимна РФ.</w:t>
            </w:r>
          </w:p>
          <w:p w:rsidR="003658F8" w:rsidRPr="00221926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>Использовать</w:t>
            </w:r>
            <w:r w:rsidRPr="00221926">
              <w:rPr>
                <w:rFonts w:ascii="Times New Roman" w:hAnsi="Times New Roman"/>
              </w:rPr>
              <w:t xml:space="preserve"> дополнительные источники информации для создания коротких информационных материалов, посвящен</w:t>
            </w:r>
            <w:r w:rsidRPr="00221926">
              <w:rPr>
                <w:rFonts w:ascii="Times New Roman" w:hAnsi="Times New Roman"/>
              </w:rPr>
              <w:softHyphen/>
              <w:t>ных государственным символам России.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>Составлять</w:t>
            </w:r>
            <w:r w:rsidRPr="00221926">
              <w:rPr>
                <w:rFonts w:ascii="Times New Roman" w:hAnsi="Times New Roman"/>
              </w:rPr>
              <w:t xml:space="preserve"> собственные информационные материалы о Москве столице России</w:t>
            </w:r>
          </w:p>
        </w:tc>
        <w:tc>
          <w:tcPr>
            <w:tcW w:w="1417" w:type="dxa"/>
          </w:tcPr>
          <w:p w:rsidR="003658F8" w:rsidRPr="001D0761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t>§12;</w:t>
            </w:r>
          </w:p>
          <w:p w:rsidR="003658F8" w:rsidRPr="001D0761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t>задания</w:t>
            </w:r>
          </w:p>
          <w:p w:rsidR="003658F8" w:rsidRPr="001D0761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t>рубрики</w:t>
            </w:r>
          </w:p>
          <w:p w:rsidR="003658F8" w:rsidRPr="001D0761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t>«В клас</w:t>
            </w:r>
            <w:r w:rsidRPr="001D0761">
              <w:rPr>
                <w:rFonts w:ascii="Times New Roman" w:hAnsi="Times New Roman"/>
              </w:rPr>
              <w:softHyphen/>
              <w:t>се и до</w:t>
            </w:r>
            <w:r w:rsidRPr="001D0761">
              <w:rPr>
                <w:rFonts w:ascii="Times New Roman" w:hAnsi="Times New Roman"/>
              </w:rPr>
              <w:softHyphen/>
              <w:t>ма»,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t>с. 106</w:t>
            </w:r>
          </w:p>
        </w:tc>
      </w:tr>
      <w:tr w:rsidR="003658F8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658F8" w:rsidRDefault="003658F8" w:rsidP="0093074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28-29</w:t>
            </w:r>
          </w:p>
        </w:tc>
        <w:tc>
          <w:tcPr>
            <w:tcW w:w="1560" w:type="dxa"/>
          </w:tcPr>
          <w:p w:rsidR="003658F8" w:rsidRPr="00A67E0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Гражданин</w:t>
            </w:r>
          </w:p>
          <w:p w:rsidR="003658F8" w:rsidRPr="00A67E0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России</w:t>
            </w:r>
          </w:p>
          <w:p w:rsidR="003658F8" w:rsidRPr="00C26E48" w:rsidRDefault="003658F8" w:rsidP="00930747">
            <w:pPr>
              <w:pStyle w:val="NoSpacing"/>
              <w:rPr>
                <w:rFonts w:ascii="Times New Roman" w:hAnsi="Times New Roman"/>
                <w:i/>
              </w:rPr>
            </w:pPr>
            <w:r w:rsidRPr="00C26E48">
              <w:rPr>
                <w:rFonts w:ascii="Times New Roman" w:hAnsi="Times New Roman"/>
                <w:i/>
              </w:rPr>
              <w:t>(ознакомление с но</w:t>
            </w:r>
            <w:r w:rsidRPr="00C26E48">
              <w:rPr>
                <w:rFonts w:ascii="Times New Roman" w:hAnsi="Times New Roman"/>
                <w:i/>
              </w:rPr>
              <w:softHyphen/>
              <w:t>вым мате</w:t>
            </w:r>
            <w:r w:rsidRPr="00C26E48">
              <w:rPr>
                <w:rFonts w:ascii="Times New Roman" w:hAnsi="Times New Roman"/>
                <w:i/>
              </w:rPr>
              <w:softHyphen/>
              <w:t>риалом)</w:t>
            </w:r>
          </w:p>
        </w:tc>
        <w:tc>
          <w:tcPr>
            <w:tcW w:w="992" w:type="dxa"/>
          </w:tcPr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658F8" w:rsidRPr="00A67E0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1. Гражданин.</w:t>
            </w:r>
          </w:p>
          <w:p w:rsidR="003658F8" w:rsidRPr="00A67E0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2. Права и обя</w:t>
            </w:r>
            <w:r w:rsidRPr="00A67E0E">
              <w:rPr>
                <w:rFonts w:ascii="Times New Roman" w:hAnsi="Times New Roman"/>
              </w:rPr>
              <w:softHyphen/>
              <w:t>занности граждан России.</w:t>
            </w:r>
          </w:p>
          <w:p w:rsidR="003658F8" w:rsidRPr="00A67E0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3. «Моя хата</w:t>
            </w:r>
          </w:p>
          <w:p w:rsidR="003658F8" w:rsidRPr="00A67E0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с краю»</w:t>
            </w:r>
          </w:p>
        </w:tc>
        <w:tc>
          <w:tcPr>
            <w:tcW w:w="1985" w:type="dxa"/>
          </w:tcPr>
          <w:p w:rsidR="003658F8" w:rsidRPr="00A67E0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26E48">
              <w:rPr>
                <w:rFonts w:ascii="Times New Roman" w:hAnsi="Times New Roman"/>
                <w:i/>
              </w:rPr>
              <w:t>Научатся:</w:t>
            </w:r>
            <w:r w:rsidRPr="00A67E0E">
              <w:rPr>
                <w:rFonts w:ascii="Times New Roman" w:hAnsi="Times New Roman"/>
              </w:rPr>
              <w:t xml:space="preserve"> определять пра</w:t>
            </w:r>
            <w:r w:rsidRPr="00A67E0E">
              <w:rPr>
                <w:rFonts w:ascii="Times New Roman" w:hAnsi="Times New Roman"/>
              </w:rPr>
              <w:softHyphen/>
              <w:t>ва и обязанности граждани</w:t>
            </w:r>
            <w:r w:rsidRPr="00A67E0E">
              <w:rPr>
                <w:rFonts w:ascii="Times New Roman" w:hAnsi="Times New Roman"/>
              </w:rPr>
              <w:softHyphen/>
              <w:t>на Российской Федерации.</w:t>
            </w:r>
          </w:p>
          <w:p w:rsidR="003658F8" w:rsidRPr="00A67E0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26E48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A67E0E">
              <w:rPr>
                <w:rFonts w:ascii="Times New Roman" w:hAnsi="Times New Roman"/>
              </w:rPr>
              <w:t xml:space="preserve"> работать с тек</w:t>
            </w:r>
            <w:r w:rsidRPr="00A67E0E">
              <w:rPr>
                <w:rFonts w:ascii="Times New Roman" w:hAnsi="Times New Roman"/>
              </w:rPr>
              <w:softHyphen/>
              <w:t>стом учебника; анализи</w:t>
            </w:r>
            <w:r w:rsidRPr="00A67E0E">
              <w:rPr>
                <w:rFonts w:ascii="Times New Roman" w:hAnsi="Times New Roman"/>
              </w:rPr>
              <w:softHyphen/>
              <w:t>ровать таблицы; решать логические задачи; выска</w:t>
            </w:r>
            <w:r w:rsidRPr="00A67E0E">
              <w:rPr>
                <w:rFonts w:ascii="Times New Roman" w:hAnsi="Times New Roman"/>
              </w:rPr>
              <w:softHyphen/>
              <w:t>зывать собственное мне</w:t>
            </w:r>
            <w:r w:rsidRPr="00A67E0E">
              <w:rPr>
                <w:rFonts w:ascii="Times New Roman" w:hAnsi="Times New Roman"/>
              </w:rPr>
              <w:softHyphen/>
              <w:t>ние, суждения</w:t>
            </w:r>
          </w:p>
        </w:tc>
        <w:tc>
          <w:tcPr>
            <w:tcW w:w="2977" w:type="dxa"/>
          </w:tcPr>
          <w:p w:rsidR="003658F8" w:rsidRPr="00A67E0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26E48">
              <w:rPr>
                <w:rFonts w:ascii="Times New Roman" w:hAnsi="Times New Roman"/>
                <w:b/>
                <w:i/>
              </w:rPr>
              <w:t>Познавательные:</w:t>
            </w:r>
            <w:r w:rsidRPr="00A67E0E">
              <w:rPr>
                <w:rFonts w:ascii="Times New Roman" w:hAnsi="Times New Roman"/>
              </w:rPr>
              <w:t xml:space="preserve"> выбирают наиболее</w:t>
            </w:r>
            <w:r>
              <w:rPr>
                <w:rFonts w:ascii="Times New Roman" w:hAnsi="Times New Roman"/>
              </w:rPr>
              <w:t xml:space="preserve"> </w:t>
            </w:r>
            <w:r w:rsidRPr="00A67E0E">
              <w:rPr>
                <w:rFonts w:ascii="Times New Roman" w:hAnsi="Times New Roman"/>
              </w:rPr>
              <w:t>эффективные способы решения задач;</w:t>
            </w:r>
            <w:r>
              <w:rPr>
                <w:rFonts w:ascii="Times New Roman" w:hAnsi="Times New Roman"/>
              </w:rPr>
              <w:t xml:space="preserve"> </w:t>
            </w:r>
            <w:r w:rsidRPr="00A67E0E">
              <w:rPr>
                <w:rFonts w:ascii="Times New Roman" w:hAnsi="Times New Roman"/>
              </w:rPr>
              <w:t>ко</w:t>
            </w:r>
            <w:r>
              <w:rPr>
                <w:rFonts w:ascii="Times New Roman" w:hAnsi="Times New Roman"/>
              </w:rPr>
              <w:t>н</w:t>
            </w:r>
            <w:r w:rsidRPr="00A67E0E">
              <w:rPr>
                <w:rFonts w:ascii="Times New Roman" w:hAnsi="Times New Roman"/>
              </w:rPr>
              <w:t>тролируют и оцени</w:t>
            </w:r>
            <w:r>
              <w:rPr>
                <w:rFonts w:ascii="Times New Roman" w:hAnsi="Times New Roman"/>
              </w:rPr>
              <w:t xml:space="preserve">вают </w:t>
            </w:r>
            <w:r w:rsidRPr="00A67E0E">
              <w:rPr>
                <w:rFonts w:ascii="Times New Roman" w:hAnsi="Times New Roman"/>
              </w:rPr>
              <w:t>процес</w:t>
            </w:r>
            <w:r>
              <w:rPr>
                <w:rFonts w:ascii="Times New Roman" w:hAnsi="Times New Roman"/>
              </w:rPr>
              <w:t xml:space="preserve">с </w:t>
            </w:r>
            <w:r w:rsidRPr="00A67E0E">
              <w:rPr>
                <w:rFonts w:ascii="Times New Roman" w:hAnsi="Times New Roman"/>
              </w:rPr>
              <w:t>и результат де</w:t>
            </w:r>
            <w:r>
              <w:rPr>
                <w:rFonts w:ascii="Times New Roman" w:hAnsi="Times New Roman"/>
              </w:rPr>
              <w:t>я</w:t>
            </w:r>
            <w:r w:rsidRPr="00A67E0E">
              <w:rPr>
                <w:rFonts w:ascii="Times New Roman" w:hAnsi="Times New Roman"/>
              </w:rPr>
              <w:t>тельности.</w:t>
            </w:r>
          </w:p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26E4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67E0E">
              <w:rPr>
                <w:rFonts w:ascii="Times New Roman" w:hAnsi="Times New Roman"/>
              </w:rPr>
              <w:t xml:space="preserve"> договариваются</w:t>
            </w:r>
            <w:r>
              <w:rPr>
                <w:rFonts w:ascii="Times New Roman" w:hAnsi="Times New Roman"/>
              </w:rPr>
              <w:t xml:space="preserve"> </w:t>
            </w:r>
            <w:r w:rsidRPr="00A67E0E">
              <w:rPr>
                <w:rFonts w:ascii="Times New Roman" w:hAnsi="Times New Roman"/>
              </w:rPr>
              <w:t>о рас</w:t>
            </w:r>
            <w:r>
              <w:rPr>
                <w:rFonts w:ascii="Times New Roman" w:hAnsi="Times New Roman"/>
              </w:rPr>
              <w:t>пределении функций и ролей в со</w:t>
            </w:r>
            <w:r w:rsidRPr="00A67E0E">
              <w:rPr>
                <w:rFonts w:ascii="Times New Roman" w:hAnsi="Times New Roman"/>
              </w:rPr>
              <w:t xml:space="preserve">вместной деятельности. </w:t>
            </w:r>
          </w:p>
          <w:p w:rsidR="003658F8" w:rsidRPr="00A67E0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C26E48">
              <w:rPr>
                <w:rFonts w:ascii="Times New Roman" w:hAnsi="Times New Roman"/>
                <w:b/>
                <w:i/>
              </w:rPr>
              <w:t>Регулятивные:</w:t>
            </w:r>
            <w:r w:rsidRPr="00A67E0E">
              <w:rPr>
                <w:rFonts w:ascii="Times New Roman" w:hAnsi="Times New Roman"/>
              </w:rPr>
              <w:t xml:space="preserve"> адекватно воспринимают предложения и оценку учителей, товари</w:t>
            </w:r>
            <w:r w:rsidRPr="00A67E0E">
              <w:rPr>
                <w:rFonts w:ascii="Times New Roman" w:hAnsi="Times New Roman"/>
              </w:rPr>
              <w:softHyphen/>
              <w:t>щей, родителей и других людей</w:t>
            </w:r>
          </w:p>
        </w:tc>
        <w:tc>
          <w:tcPr>
            <w:tcW w:w="1984" w:type="dxa"/>
          </w:tcPr>
          <w:p w:rsidR="003658F8" w:rsidRPr="00A67E0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Выражают граж</w:t>
            </w:r>
            <w:r w:rsidRPr="00A67E0E">
              <w:rPr>
                <w:rFonts w:ascii="Times New Roman" w:hAnsi="Times New Roman"/>
              </w:rPr>
              <w:softHyphen/>
              <w:t>данскую идентич</w:t>
            </w:r>
            <w:r w:rsidRPr="00A67E0E">
              <w:rPr>
                <w:rFonts w:ascii="Times New Roman" w:hAnsi="Times New Roman"/>
              </w:rPr>
              <w:softHyphen/>
              <w:t>ность в форме осознания «Я»</w:t>
            </w:r>
          </w:p>
          <w:p w:rsidR="003658F8" w:rsidRPr="00A67E0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как гражданина</w:t>
            </w:r>
          </w:p>
          <w:p w:rsidR="003658F8" w:rsidRPr="00A67E0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России, чувства сопричастности и гордости за свою Родину, народ и историю</w:t>
            </w:r>
          </w:p>
        </w:tc>
        <w:tc>
          <w:tcPr>
            <w:tcW w:w="2977" w:type="dxa"/>
          </w:tcPr>
          <w:p w:rsidR="003658F8" w:rsidRPr="00221926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ED0380">
              <w:rPr>
                <w:rFonts w:ascii="Times New Roman" w:hAnsi="Times New Roman"/>
                <w:b/>
                <w:i/>
              </w:rPr>
              <w:t>Объяснять</w:t>
            </w:r>
            <w:r w:rsidRPr="00ED0380">
              <w:rPr>
                <w:rFonts w:ascii="Times New Roman" w:hAnsi="Times New Roman"/>
              </w:rPr>
              <w:t xml:space="preserve"> и</w:t>
            </w:r>
            <w:r w:rsidRPr="00ED0380">
              <w:rPr>
                <w:rFonts w:ascii="Times New Roman" w:hAnsi="Times New Roman"/>
                <w:b/>
                <w:i/>
              </w:rPr>
              <w:t xml:space="preserve"> конкретизировать</w:t>
            </w:r>
            <w:r w:rsidRPr="00221926">
              <w:rPr>
                <w:rFonts w:ascii="Times New Roman" w:hAnsi="Times New Roman"/>
              </w:rPr>
              <w:t xml:space="preserve"> примерами смысл понятия «гражданин».</w:t>
            </w:r>
          </w:p>
          <w:p w:rsidR="003658F8" w:rsidRPr="00221926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ED0380">
              <w:rPr>
                <w:rFonts w:ascii="Times New Roman" w:hAnsi="Times New Roman"/>
                <w:b/>
                <w:i/>
              </w:rPr>
              <w:t xml:space="preserve">Называть </w:t>
            </w:r>
            <w:r w:rsidRPr="00ED0380">
              <w:rPr>
                <w:rFonts w:ascii="Times New Roman" w:hAnsi="Times New Roman"/>
              </w:rPr>
              <w:t>и</w:t>
            </w:r>
            <w:r w:rsidRPr="00ED0380">
              <w:rPr>
                <w:rFonts w:ascii="Times New Roman" w:hAnsi="Times New Roman"/>
                <w:b/>
                <w:i/>
              </w:rPr>
              <w:t xml:space="preserve"> иллюстрировать</w:t>
            </w:r>
            <w:r w:rsidRPr="00221926">
              <w:rPr>
                <w:rFonts w:ascii="Times New Roman" w:hAnsi="Times New Roman"/>
              </w:rPr>
              <w:t xml:space="preserve"> примерами основные права граждан РФ.</w:t>
            </w:r>
          </w:p>
          <w:p w:rsidR="003658F8" w:rsidRPr="00221926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ED0380">
              <w:rPr>
                <w:rFonts w:ascii="Times New Roman" w:hAnsi="Times New Roman"/>
                <w:b/>
                <w:i/>
              </w:rPr>
              <w:t>Называть</w:t>
            </w:r>
            <w:r w:rsidRPr="00221926">
              <w:rPr>
                <w:rFonts w:ascii="Times New Roman" w:hAnsi="Times New Roman"/>
              </w:rPr>
              <w:t xml:space="preserve"> основные обязанности граждан РФ.</w:t>
            </w:r>
          </w:p>
          <w:p w:rsidR="003658F8" w:rsidRPr="00221926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ED0380">
              <w:rPr>
                <w:rFonts w:ascii="Times New Roman" w:hAnsi="Times New Roman"/>
                <w:b/>
                <w:i/>
              </w:rPr>
              <w:t>Приводить</w:t>
            </w:r>
            <w:r w:rsidRPr="00221926">
              <w:rPr>
                <w:rFonts w:ascii="Times New Roman" w:hAnsi="Times New Roman"/>
              </w:rPr>
              <w:t xml:space="preserve"> примеры добросовестного выполнения граждан</w:t>
            </w:r>
            <w:r w:rsidRPr="00221926">
              <w:rPr>
                <w:rFonts w:ascii="Times New Roman" w:hAnsi="Times New Roman"/>
              </w:rPr>
              <w:softHyphen/>
              <w:t>ских обязанностей.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ED0380">
              <w:rPr>
                <w:rFonts w:ascii="Times New Roman" w:hAnsi="Times New Roman"/>
                <w:b/>
                <w:i/>
              </w:rPr>
              <w:t>Приводить</w:t>
            </w:r>
            <w:r w:rsidRPr="00221926">
              <w:rPr>
                <w:rFonts w:ascii="Times New Roman" w:hAnsi="Times New Roman"/>
              </w:rPr>
              <w:t xml:space="preserve"> примеры и </w:t>
            </w:r>
            <w:r w:rsidRPr="00ED0380">
              <w:rPr>
                <w:rFonts w:ascii="Times New Roman" w:hAnsi="Times New Roman"/>
                <w:b/>
                <w:i/>
              </w:rPr>
              <w:t>давать</w:t>
            </w:r>
            <w:r w:rsidRPr="00221926">
              <w:rPr>
                <w:rFonts w:ascii="Times New Roman" w:hAnsi="Times New Roman"/>
              </w:rPr>
              <w:t xml:space="preserve"> оценку проявлениям граж</w:t>
            </w:r>
            <w:r w:rsidRPr="00221926">
              <w:rPr>
                <w:rFonts w:ascii="Times New Roman" w:hAnsi="Times New Roman"/>
              </w:rPr>
              <w:softHyphen/>
              <w:t>данственности, представленным в СМИ</w:t>
            </w:r>
          </w:p>
        </w:tc>
        <w:tc>
          <w:tcPr>
            <w:tcW w:w="1417" w:type="dxa"/>
          </w:tcPr>
          <w:p w:rsidR="003658F8" w:rsidRPr="00A67E0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§ 13.</w:t>
            </w:r>
          </w:p>
          <w:p w:rsidR="003658F8" w:rsidRPr="00A67E0E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Рабочая </w:t>
            </w:r>
          </w:p>
          <w:p w:rsidR="003658F8" w:rsidRPr="00A67E0E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тетрадь, </w:t>
            </w:r>
          </w:p>
          <w:p w:rsidR="003658F8" w:rsidRPr="00A67E0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задания</w:t>
            </w:r>
          </w:p>
          <w:p w:rsidR="003658F8" w:rsidRPr="00A67E0E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№ 6, 7,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с. 70</w:t>
            </w:r>
          </w:p>
        </w:tc>
      </w:tr>
      <w:tr w:rsidR="003658F8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658F8" w:rsidRDefault="003658F8" w:rsidP="0093074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30-31</w:t>
            </w:r>
          </w:p>
        </w:tc>
        <w:tc>
          <w:tcPr>
            <w:tcW w:w="1560" w:type="dxa"/>
          </w:tcPr>
          <w:p w:rsidR="003658F8" w:rsidRPr="00563DD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Мы - многонациональный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народ</w:t>
            </w:r>
          </w:p>
          <w:p w:rsidR="003658F8" w:rsidRPr="00793B6E" w:rsidRDefault="003658F8" w:rsidP="00930747">
            <w:pPr>
              <w:pStyle w:val="NoSpacing"/>
              <w:rPr>
                <w:rFonts w:ascii="Times New Roman" w:hAnsi="Times New Roman"/>
                <w:i/>
              </w:rPr>
            </w:pPr>
            <w:r w:rsidRPr="00793B6E">
              <w:rPr>
                <w:rFonts w:ascii="Times New Roman" w:hAnsi="Times New Roman"/>
                <w:i/>
              </w:rPr>
              <w:t>(комбини</w:t>
            </w:r>
            <w:r w:rsidRPr="00793B6E">
              <w:rPr>
                <w:rFonts w:ascii="Times New Roman" w:hAnsi="Times New Roman"/>
                <w:i/>
              </w:rPr>
              <w:softHyphen/>
              <w:t>рованный)</w:t>
            </w:r>
          </w:p>
        </w:tc>
        <w:tc>
          <w:tcPr>
            <w:tcW w:w="992" w:type="dxa"/>
          </w:tcPr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658F8" w:rsidRPr="00563DD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1. Что говорит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закон.</w:t>
            </w:r>
          </w:p>
          <w:p w:rsidR="003658F8" w:rsidRPr="00563DD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2. Мы - дети</w:t>
            </w:r>
          </w:p>
          <w:p w:rsidR="003658F8" w:rsidRPr="00563DD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разных народов,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мы - один на</w:t>
            </w:r>
            <w:r w:rsidRPr="00563DDB">
              <w:rPr>
                <w:rFonts w:ascii="Times New Roman" w:hAnsi="Times New Roman"/>
              </w:rPr>
              <w:softHyphen/>
              <w:t>род.</w:t>
            </w:r>
          </w:p>
          <w:p w:rsidR="003658F8" w:rsidRPr="00563DD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3. Многонацио</w:t>
            </w:r>
            <w:r w:rsidRPr="00563DDB">
              <w:rPr>
                <w:rFonts w:ascii="Times New Roman" w:hAnsi="Times New Roman"/>
              </w:rPr>
              <w:softHyphen/>
              <w:t>нальная культу</w:t>
            </w:r>
            <w:r w:rsidRPr="00563DDB">
              <w:rPr>
                <w:rFonts w:ascii="Times New Roman" w:hAnsi="Times New Roman"/>
              </w:rPr>
              <w:softHyphen/>
              <w:t>ра России.</w:t>
            </w:r>
          </w:p>
          <w:p w:rsidR="003658F8" w:rsidRPr="00563DD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4. Что такое национальность</w:t>
            </w:r>
          </w:p>
        </w:tc>
        <w:tc>
          <w:tcPr>
            <w:tcW w:w="1985" w:type="dxa"/>
          </w:tcPr>
          <w:p w:rsidR="003658F8" w:rsidRPr="00563DD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D322A">
              <w:rPr>
                <w:rFonts w:ascii="Times New Roman" w:hAnsi="Times New Roman"/>
                <w:i/>
              </w:rPr>
              <w:t xml:space="preserve">Научатся: </w:t>
            </w:r>
            <w:r w:rsidRPr="00563DDB">
              <w:rPr>
                <w:rFonts w:ascii="Times New Roman" w:hAnsi="Times New Roman"/>
              </w:rPr>
              <w:t>с уважением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относиться к образу жизни</w:t>
            </w:r>
          </w:p>
          <w:p w:rsidR="003658F8" w:rsidRPr="00563DD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и культуре разных наро</w:t>
            </w:r>
            <w:r w:rsidRPr="00563DDB">
              <w:rPr>
                <w:rFonts w:ascii="Times New Roman" w:hAnsi="Times New Roman"/>
              </w:rPr>
              <w:softHyphen/>
              <w:t>дов.</w:t>
            </w:r>
          </w:p>
          <w:p w:rsidR="003658F8" w:rsidRPr="004D322A" w:rsidRDefault="003658F8" w:rsidP="00930747">
            <w:pPr>
              <w:pStyle w:val="NoSpacing"/>
              <w:rPr>
                <w:rFonts w:ascii="Times New Roman" w:hAnsi="Times New Roman"/>
                <w:i/>
              </w:rPr>
            </w:pPr>
            <w:r w:rsidRPr="004D322A">
              <w:rPr>
                <w:rFonts w:ascii="Times New Roman" w:hAnsi="Times New Roman"/>
                <w:i/>
              </w:rPr>
              <w:t>Получат возможность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4D322A">
              <w:rPr>
                <w:rFonts w:ascii="Times New Roman" w:hAnsi="Times New Roman"/>
                <w:i/>
              </w:rPr>
              <w:t>научиться:</w:t>
            </w:r>
            <w:r w:rsidRPr="00563DDB">
              <w:rPr>
                <w:rFonts w:ascii="Times New Roman" w:hAnsi="Times New Roman"/>
              </w:rPr>
              <w:t xml:space="preserve"> работать с тек</w:t>
            </w:r>
            <w:r w:rsidRPr="00563DDB">
              <w:rPr>
                <w:rFonts w:ascii="Times New Roman" w:hAnsi="Times New Roman"/>
              </w:rPr>
              <w:softHyphen/>
              <w:t>стом учебника; анализи</w:t>
            </w:r>
            <w:r w:rsidRPr="00563DDB">
              <w:rPr>
                <w:rFonts w:ascii="Times New Roman" w:hAnsi="Times New Roman"/>
              </w:rPr>
              <w:softHyphen/>
              <w:t>ровать таблицы; решать</w:t>
            </w:r>
          </w:p>
          <w:p w:rsidR="003658F8" w:rsidRPr="00563DD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логические задачи; выска</w:t>
            </w:r>
            <w:r w:rsidRPr="00563DDB">
              <w:rPr>
                <w:rFonts w:ascii="Times New Roman" w:hAnsi="Times New Roman"/>
              </w:rPr>
              <w:softHyphen/>
              <w:t>зывать собственное мне</w:t>
            </w:r>
            <w:r w:rsidRPr="00563DDB">
              <w:rPr>
                <w:rFonts w:ascii="Times New Roman" w:hAnsi="Times New Roman"/>
              </w:rPr>
              <w:softHyphen/>
              <w:t>ние, суждения</w:t>
            </w:r>
          </w:p>
        </w:tc>
        <w:tc>
          <w:tcPr>
            <w:tcW w:w="2977" w:type="dxa"/>
          </w:tcPr>
          <w:p w:rsidR="003658F8" w:rsidRPr="00563DD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D322A">
              <w:rPr>
                <w:rFonts w:ascii="Times New Roman" w:hAnsi="Times New Roman"/>
                <w:b/>
                <w:i/>
              </w:rPr>
              <w:t>Познавательные:</w:t>
            </w:r>
            <w:r w:rsidRPr="00563DDB">
              <w:rPr>
                <w:rFonts w:ascii="Times New Roman" w:hAnsi="Times New Roman"/>
              </w:rPr>
              <w:t xml:space="preserve"> ставят и формулируют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проблему урока; самостоятельно создают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алгоритм деятельности при решении про</w:t>
            </w:r>
            <w:r w:rsidRPr="00563DDB">
              <w:rPr>
                <w:rFonts w:ascii="Times New Roman" w:hAnsi="Times New Roman"/>
              </w:rPr>
              <w:softHyphen/>
              <w:t>блемы.</w:t>
            </w:r>
          </w:p>
          <w:p w:rsidR="003658F8" w:rsidRPr="00563DD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4D322A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63DDB">
              <w:rPr>
                <w:rFonts w:ascii="Times New Roman" w:hAnsi="Times New Roman"/>
              </w:rPr>
              <w:t xml:space="preserve"> проявляют актив</w:t>
            </w:r>
            <w:r w:rsidRPr="00563DDB">
              <w:rPr>
                <w:rFonts w:ascii="Times New Roman" w:hAnsi="Times New Roman"/>
              </w:rPr>
              <w:softHyphen/>
              <w:t>ность во взаимодействии для решения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коммуникативных и познавательных за</w:t>
            </w:r>
            <w:r w:rsidRPr="00563DDB">
              <w:rPr>
                <w:rFonts w:ascii="Times New Roman" w:hAnsi="Times New Roman"/>
              </w:rPr>
              <w:softHyphen/>
              <w:t>дач (задают вопросы, формулируют свои</w:t>
            </w:r>
          </w:p>
          <w:p w:rsidR="003658F8" w:rsidRPr="00563DD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затруднения; предлагают помощь и со</w:t>
            </w:r>
            <w:r w:rsidRPr="00563DDB">
              <w:rPr>
                <w:rFonts w:ascii="Times New Roman" w:hAnsi="Times New Roman"/>
              </w:rPr>
              <w:softHyphen/>
              <w:t>трудничество).</w:t>
            </w:r>
          </w:p>
          <w:p w:rsidR="003658F8" w:rsidRPr="00563DD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A548D5">
              <w:rPr>
                <w:rFonts w:ascii="Times New Roman" w:hAnsi="Times New Roman"/>
                <w:b/>
                <w:i/>
              </w:rPr>
              <w:t>Регулятивные:</w:t>
            </w:r>
            <w:r w:rsidRPr="00563DDB">
              <w:rPr>
                <w:rFonts w:ascii="Times New Roman" w:hAnsi="Times New Roman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с учителем</w:t>
            </w:r>
          </w:p>
        </w:tc>
        <w:tc>
          <w:tcPr>
            <w:tcW w:w="1984" w:type="dxa"/>
          </w:tcPr>
          <w:p w:rsidR="003658F8" w:rsidRPr="00563DD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Осознают свою</w:t>
            </w:r>
          </w:p>
          <w:p w:rsidR="003658F8" w:rsidRPr="00563DD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этническую при</w:t>
            </w:r>
            <w:r w:rsidRPr="00563DDB">
              <w:rPr>
                <w:rFonts w:ascii="Times New Roman" w:hAnsi="Times New Roman"/>
              </w:rPr>
              <w:softHyphen/>
              <w:t>надлежность;</w:t>
            </w:r>
          </w:p>
          <w:p w:rsidR="003658F8" w:rsidRPr="00563DD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проявляют гума</w:t>
            </w:r>
            <w:r w:rsidRPr="00563DDB">
              <w:rPr>
                <w:rFonts w:ascii="Times New Roman" w:hAnsi="Times New Roman"/>
              </w:rPr>
              <w:softHyphen/>
              <w:t>нистическое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сознание, социальную компетентность как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готовность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к решению мо</w:t>
            </w:r>
            <w:r w:rsidRPr="00563DDB">
              <w:rPr>
                <w:rFonts w:ascii="Times New Roman" w:hAnsi="Times New Roman"/>
              </w:rPr>
              <w:softHyphen/>
              <w:t>ральных дилемм, устойчивое сле</w:t>
            </w:r>
            <w:r w:rsidRPr="00563DDB">
              <w:rPr>
                <w:rFonts w:ascii="Times New Roman" w:hAnsi="Times New Roman"/>
              </w:rPr>
              <w:softHyphen/>
              <w:t>дование в пове</w:t>
            </w:r>
            <w:r w:rsidRPr="00563DDB">
              <w:rPr>
                <w:rFonts w:ascii="Times New Roman" w:hAnsi="Times New Roman"/>
              </w:rPr>
              <w:softHyphen/>
              <w:t>дении социаль</w:t>
            </w:r>
            <w:r w:rsidRPr="00563DDB">
              <w:rPr>
                <w:rFonts w:ascii="Times New Roman" w:hAnsi="Times New Roman"/>
              </w:rPr>
              <w:softHyphen/>
              <w:t>ным нормам</w:t>
            </w:r>
          </w:p>
        </w:tc>
        <w:tc>
          <w:tcPr>
            <w:tcW w:w="2977" w:type="dxa"/>
          </w:tcPr>
          <w:p w:rsidR="003658F8" w:rsidRPr="00221926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D13DBB">
              <w:rPr>
                <w:rFonts w:ascii="Times New Roman" w:hAnsi="Times New Roman"/>
                <w:b/>
                <w:i/>
              </w:rPr>
              <w:t xml:space="preserve">Характеризовать </w:t>
            </w:r>
            <w:r w:rsidRPr="00D13DBB">
              <w:rPr>
                <w:rFonts w:ascii="Times New Roman" w:hAnsi="Times New Roman"/>
              </w:rPr>
              <w:t xml:space="preserve">и </w:t>
            </w:r>
            <w:r w:rsidRPr="00D13DBB">
              <w:rPr>
                <w:rFonts w:ascii="Times New Roman" w:hAnsi="Times New Roman"/>
                <w:b/>
                <w:i/>
              </w:rPr>
              <w:t xml:space="preserve">конкретизировать </w:t>
            </w:r>
            <w:r w:rsidRPr="00221926">
              <w:rPr>
                <w:rFonts w:ascii="Times New Roman" w:hAnsi="Times New Roman"/>
              </w:rPr>
              <w:t>примерами этниче</w:t>
            </w:r>
            <w:r w:rsidRPr="00221926">
              <w:rPr>
                <w:rFonts w:ascii="Times New Roman" w:hAnsi="Times New Roman"/>
              </w:rPr>
              <w:softHyphen/>
              <w:t>ские и национальные различия.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ED0380">
              <w:rPr>
                <w:rFonts w:ascii="Times New Roman" w:hAnsi="Times New Roman"/>
                <w:b/>
                <w:i/>
              </w:rPr>
              <w:t>Показывать</w:t>
            </w:r>
            <w:r w:rsidRPr="00221926">
              <w:rPr>
                <w:rFonts w:ascii="Times New Roman" w:hAnsi="Times New Roman"/>
              </w:rPr>
              <w:t xml:space="preserve"> на конкретных примерах исторического про</w:t>
            </w:r>
            <w:r w:rsidRPr="00221926">
              <w:rPr>
                <w:rFonts w:ascii="Times New Roman" w:hAnsi="Times New Roman"/>
              </w:rPr>
              <w:softHyphen/>
              <w:t>шлого и современной жизни российского общества прояв</w:t>
            </w:r>
            <w:r w:rsidRPr="00221926">
              <w:rPr>
                <w:rFonts w:ascii="Times New Roman" w:hAnsi="Times New Roman"/>
              </w:rPr>
              <w:softHyphen/>
              <w:t>ления толерантного отношения к людям разных националь</w:t>
            </w:r>
            <w:r w:rsidRPr="00221926">
              <w:rPr>
                <w:rFonts w:ascii="Times New Roman" w:hAnsi="Times New Roman"/>
              </w:rPr>
              <w:softHyphen/>
              <w:t>ностей</w:t>
            </w:r>
          </w:p>
        </w:tc>
        <w:tc>
          <w:tcPr>
            <w:tcW w:w="1417" w:type="dxa"/>
          </w:tcPr>
          <w:p w:rsidR="003658F8" w:rsidRPr="00563DD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§14.</w:t>
            </w:r>
          </w:p>
          <w:p w:rsidR="003658F8" w:rsidRPr="00563DD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Рабочая</w:t>
            </w:r>
          </w:p>
          <w:p w:rsidR="003658F8" w:rsidRPr="00563DD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тетрадь,</w:t>
            </w:r>
          </w:p>
          <w:p w:rsidR="003658F8" w:rsidRPr="00563DD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задание</w:t>
            </w:r>
          </w:p>
          <w:p w:rsidR="003658F8" w:rsidRPr="00563DDB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№7,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с. 74</w:t>
            </w:r>
          </w:p>
        </w:tc>
      </w:tr>
      <w:tr w:rsidR="003658F8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658F8" w:rsidRDefault="003658F8" w:rsidP="0093074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560" w:type="dxa"/>
          </w:tcPr>
          <w:p w:rsidR="003658F8" w:rsidRPr="00960B30" w:rsidRDefault="003658F8" w:rsidP="009307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ПОУ </w:t>
            </w:r>
            <w:r w:rsidRPr="00960B30">
              <w:rPr>
                <w:rFonts w:ascii="Times New Roman" w:hAnsi="Times New Roman"/>
              </w:rPr>
              <w:t>по теме</w:t>
            </w:r>
          </w:p>
          <w:p w:rsidR="003658F8" w:rsidRPr="00960B3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«Родина»</w:t>
            </w:r>
          </w:p>
          <w:p w:rsidR="003658F8" w:rsidRPr="00A548D5" w:rsidRDefault="003658F8" w:rsidP="00930747">
            <w:pPr>
              <w:pStyle w:val="NoSpacing"/>
              <w:rPr>
                <w:rFonts w:ascii="Times New Roman" w:hAnsi="Times New Roman"/>
                <w:i/>
              </w:rPr>
            </w:pPr>
            <w:r w:rsidRPr="00A548D5">
              <w:rPr>
                <w:rFonts w:ascii="Times New Roman" w:hAnsi="Times New Roman"/>
                <w:i/>
              </w:rPr>
              <w:t>(обобщение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A548D5">
              <w:rPr>
                <w:rFonts w:ascii="Times New Roman" w:hAnsi="Times New Roman"/>
                <w:i/>
              </w:rPr>
              <w:t>и систематизация знаний)</w:t>
            </w:r>
          </w:p>
        </w:tc>
        <w:tc>
          <w:tcPr>
            <w:tcW w:w="992" w:type="dxa"/>
          </w:tcPr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658F8" w:rsidRPr="00960B3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1. Проверочная</w:t>
            </w:r>
            <w:r>
              <w:rPr>
                <w:rFonts w:ascii="Times New Roman" w:hAnsi="Times New Roman"/>
              </w:rPr>
              <w:t xml:space="preserve"> </w:t>
            </w:r>
            <w:r w:rsidRPr="00960B30">
              <w:rPr>
                <w:rFonts w:ascii="Times New Roman" w:hAnsi="Times New Roman"/>
              </w:rPr>
              <w:t>работа.</w:t>
            </w:r>
          </w:p>
          <w:p w:rsidR="003658F8" w:rsidRPr="00960B3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2. Групповые</w:t>
            </w:r>
            <w:r>
              <w:rPr>
                <w:rFonts w:ascii="Times New Roman" w:hAnsi="Times New Roman"/>
              </w:rPr>
              <w:t xml:space="preserve"> </w:t>
            </w:r>
            <w:r w:rsidRPr="00960B30">
              <w:rPr>
                <w:rFonts w:ascii="Times New Roman" w:hAnsi="Times New Roman"/>
              </w:rPr>
              <w:t>задания</w:t>
            </w:r>
          </w:p>
          <w:p w:rsidR="003658F8" w:rsidRPr="00960B30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3658F8" w:rsidRPr="00960B3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6B161C">
              <w:rPr>
                <w:rFonts w:ascii="Times New Roman" w:hAnsi="Times New Roman"/>
                <w:i/>
              </w:rPr>
              <w:t>Научатся:</w:t>
            </w:r>
            <w:r w:rsidRPr="00960B30">
              <w:rPr>
                <w:rFonts w:ascii="Times New Roman" w:hAnsi="Times New Roman"/>
              </w:rPr>
              <w:t xml:space="preserve"> определять</w:t>
            </w:r>
            <w:r>
              <w:rPr>
                <w:rFonts w:ascii="Times New Roman" w:hAnsi="Times New Roman"/>
              </w:rPr>
              <w:t xml:space="preserve"> </w:t>
            </w:r>
            <w:r w:rsidRPr="00960B30">
              <w:rPr>
                <w:rFonts w:ascii="Times New Roman" w:hAnsi="Times New Roman"/>
              </w:rPr>
              <w:t>права и обязанности граж</w:t>
            </w:r>
            <w:r w:rsidRPr="00960B30">
              <w:rPr>
                <w:rFonts w:ascii="Times New Roman" w:hAnsi="Times New Roman"/>
              </w:rPr>
              <w:softHyphen/>
              <w:t>данина Российской Феде</w:t>
            </w:r>
            <w:r w:rsidRPr="00960B30">
              <w:rPr>
                <w:rFonts w:ascii="Times New Roman" w:hAnsi="Times New Roman"/>
              </w:rPr>
              <w:softHyphen/>
              <w:t>рации.</w:t>
            </w:r>
          </w:p>
          <w:p w:rsidR="003658F8" w:rsidRPr="00960B3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6B161C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960B30">
              <w:rPr>
                <w:rFonts w:ascii="Times New Roman" w:hAnsi="Times New Roman"/>
              </w:rPr>
              <w:t xml:space="preserve"> работать с тек</w:t>
            </w:r>
            <w:r w:rsidRPr="00960B30">
              <w:rPr>
                <w:rFonts w:ascii="Times New Roman" w:hAnsi="Times New Roman"/>
              </w:rPr>
              <w:softHyphen/>
              <w:t>стом учебника; высказывать собственное мнение, суждения</w:t>
            </w:r>
          </w:p>
        </w:tc>
        <w:tc>
          <w:tcPr>
            <w:tcW w:w="2977" w:type="dxa"/>
          </w:tcPr>
          <w:p w:rsidR="003658F8" w:rsidRPr="00960B3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6B161C">
              <w:rPr>
                <w:rFonts w:ascii="Times New Roman" w:hAnsi="Times New Roman"/>
                <w:b/>
                <w:i/>
              </w:rPr>
              <w:t>Познавательные:</w:t>
            </w:r>
            <w:r w:rsidRPr="00960B30">
              <w:rPr>
                <w:rFonts w:ascii="Times New Roman" w:hAnsi="Times New Roman"/>
              </w:rPr>
              <w:t xml:space="preserve"> ставят и формулируют</w:t>
            </w:r>
            <w:r>
              <w:rPr>
                <w:rFonts w:ascii="Times New Roman" w:hAnsi="Times New Roman"/>
              </w:rPr>
              <w:t xml:space="preserve"> </w:t>
            </w:r>
            <w:r w:rsidRPr="00960B30">
              <w:rPr>
                <w:rFonts w:ascii="Times New Roman" w:hAnsi="Times New Roman"/>
              </w:rPr>
              <w:t>цели и проблему урока; осознанно и про</w:t>
            </w:r>
            <w:r w:rsidRPr="00960B30">
              <w:rPr>
                <w:rFonts w:ascii="Times New Roman" w:hAnsi="Times New Roman"/>
              </w:rPr>
              <w:softHyphen/>
              <w:t>извольно строят сообщения в устной</w:t>
            </w:r>
            <w:r>
              <w:rPr>
                <w:rFonts w:ascii="Times New Roman" w:hAnsi="Times New Roman"/>
              </w:rPr>
              <w:t xml:space="preserve"> </w:t>
            </w:r>
            <w:r w:rsidRPr="00960B30">
              <w:rPr>
                <w:rFonts w:ascii="Times New Roman" w:hAnsi="Times New Roman"/>
              </w:rPr>
              <w:t>и письменной форме, в том числе творче</w:t>
            </w:r>
            <w:r w:rsidRPr="00960B30">
              <w:rPr>
                <w:rFonts w:ascii="Times New Roman" w:hAnsi="Times New Roman"/>
              </w:rPr>
              <w:softHyphen/>
              <w:t>ского и исследовательского характера.</w:t>
            </w:r>
          </w:p>
          <w:p w:rsidR="003658F8" w:rsidRPr="00960B3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6B161C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960B30">
              <w:rPr>
                <w:rFonts w:ascii="Times New Roman" w:hAnsi="Times New Roman"/>
              </w:rPr>
              <w:t xml:space="preserve"> адекватно исполь</w:t>
            </w:r>
            <w:r w:rsidRPr="00960B30">
              <w:rPr>
                <w:rFonts w:ascii="Times New Roman" w:hAnsi="Times New Roman"/>
              </w:rPr>
              <w:softHyphen/>
              <w:t>зуют речевые средства для эффективног</w:t>
            </w:r>
            <w:r>
              <w:rPr>
                <w:rFonts w:ascii="Times New Roman" w:hAnsi="Times New Roman"/>
              </w:rPr>
              <w:t xml:space="preserve">о </w:t>
            </w:r>
            <w:r w:rsidRPr="00960B30">
              <w:rPr>
                <w:rFonts w:ascii="Times New Roman" w:hAnsi="Times New Roman"/>
              </w:rPr>
              <w:t>решения разнообразных коммуникатив</w:t>
            </w:r>
            <w:r w:rsidRPr="00960B30">
              <w:rPr>
                <w:rFonts w:ascii="Times New Roman" w:hAnsi="Times New Roman"/>
              </w:rPr>
              <w:softHyphen/>
              <w:t>ных задач.</w:t>
            </w:r>
          </w:p>
          <w:p w:rsidR="003658F8" w:rsidRPr="00960B3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6B161C">
              <w:rPr>
                <w:rFonts w:ascii="Times New Roman" w:hAnsi="Times New Roman"/>
                <w:b/>
                <w:i/>
              </w:rPr>
              <w:t xml:space="preserve">Регулятивные: </w:t>
            </w:r>
            <w:r w:rsidRPr="00960B30">
              <w:rPr>
                <w:rFonts w:ascii="Times New Roman" w:hAnsi="Times New Roman"/>
              </w:rPr>
              <w:t>планируют свои действия в соответствии с поставленной задачей и условиями её реализации, в том числе во внутреннем плане</w:t>
            </w:r>
          </w:p>
        </w:tc>
        <w:tc>
          <w:tcPr>
            <w:tcW w:w="1984" w:type="dxa"/>
          </w:tcPr>
          <w:p w:rsidR="003658F8" w:rsidRPr="00960B3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Осознают свою</w:t>
            </w:r>
          </w:p>
          <w:p w:rsidR="003658F8" w:rsidRPr="00960B3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этническую при</w:t>
            </w:r>
            <w:r w:rsidRPr="00960B30">
              <w:rPr>
                <w:rFonts w:ascii="Times New Roman" w:hAnsi="Times New Roman"/>
              </w:rPr>
              <w:softHyphen/>
              <w:t>надлежность;</w:t>
            </w:r>
          </w:p>
          <w:p w:rsidR="003658F8" w:rsidRPr="00960B3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проявляют гума</w:t>
            </w:r>
            <w:r w:rsidRPr="00960B30">
              <w:rPr>
                <w:rFonts w:ascii="Times New Roman" w:hAnsi="Times New Roman"/>
              </w:rPr>
              <w:softHyphen/>
              <w:t>нистическое</w:t>
            </w:r>
          </w:p>
          <w:p w:rsidR="003658F8" w:rsidRPr="00960B3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сознание, соци</w:t>
            </w:r>
            <w:r w:rsidRPr="00960B30">
              <w:rPr>
                <w:rFonts w:ascii="Times New Roman" w:hAnsi="Times New Roman"/>
              </w:rPr>
              <w:softHyphen/>
              <w:t>альную</w:t>
            </w:r>
            <w:r>
              <w:rPr>
                <w:rFonts w:ascii="Times New Roman" w:hAnsi="Times New Roman"/>
              </w:rPr>
              <w:t xml:space="preserve"> </w:t>
            </w:r>
            <w:r w:rsidRPr="00960B30">
              <w:rPr>
                <w:rFonts w:ascii="Times New Roman" w:hAnsi="Times New Roman"/>
              </w:rPr>
              <w:t xml:space="preserve"> компетентность как готовность к решению мо</w:t>
            </w:r>
            <w:r w:rsidRPr="00960B30">
              <w:rPr>
                <w:rFonts w:ascii="Times New Roman" w:hAnsi="Times New Roman"/>
              </w:rPr>
              <w:softHyphen/>
              <w:t>ральных дилемм, устойчивое сле</w:t>
            </w:r>
            <w:r w:rsidRPr="00960B30">
              <w:rPr>
                <w:rFonts w:ascii="Times New Roman" w:hAnsi="Times New Roman"/>
              </w:rPr>
              <w:softHyphen/>
              <w:t>дование в поведении социальным нормам</w:t>
            </w:r>
          </w:p>
        </w:tc>
        <w:tc>
          <w:tcPr>
            <w:tcW w:w="2977" w:type="dxa"/>
          </w:tcPr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658F8" w:rsidRPr="00960B3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Подго</w:t>
            </w:r>
            <w:r w:rsidRPr="00960B30">
              <w:rPr>
                <w:rFonts w:ascii="Times New Roman" w:hAnsi="Times New Roman"/>
              </w:rPr>
              <w:softHyphen/>
              <w:t>товка</w:t>
            </w:r>
          </w:p>
          <w:p w:rsidR="003658F8" w:rsidRPr="00960B3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презен</w:t>
            </w:r>
            <w:r w:rsidRPr="00960B30">
              <w:rPr>
                <w:rFonts w:ascii="Times New Roman" w:hAnsi="Times New Roman"/>
              </w:rPr>
              <w:softHyphen/>
              <w:t>таций</w:t>
            </w:r>
          </w:p>
          <w:p w:rsidR="003658F8" w:rsidRPr="00960B3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к защите</w:t>
            </w:r>
          </w:p>
          <w:p w:rsidR="003658F8" w:rsidRPr="00960B3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проек</w:t>
            </w:r>
            <w:r w:rsidRPr="00960B30">
              <w:rPr>
                <w:rFonts w:ascii="Times New Roman" w:hAnsi="Times New Roman"/>
              </w:rPr>
              <w:softHyphen/>
              <w:t>тов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3658F8" w:rsidRPr="00F90704" w:rsidTr="00930747">
        <w:trPr>
          <w:gridAfter w:val="1"/>
          <w:wAfter w:w="96" w:type="dxa"/>
          <w:trHeight w:val="510"/>
        </w:trPr>
        <w:tc>
          <w:tcPr>
            <w:tcW w:w="16018" w:type="dxa"/>
            <w:gridSpan w:val="9"/>
            <w:vAlign w:val="center"/>
          </w:tcPr>
          <w:p w:rsidR="003658F8" w:rsidRPr="00C95EB0" w:rsidRDefault="003658F8" w:rsidP="0093074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C95EB0">
              <w:rPr>
                <w:rFonts w:ascii="Times New Roman" w:hAnsi="Times New Roman"/>
                <w:b/>
              </w:rPr>
              <w:t>Повторение (2 часа)</w:t>
            </w:r>
          </w:p>
        </w:tc>
        <w:tc>
          <w:tcPr>
            <w:tcW w:w="1732" w:type="dxa"/>
          </w:tcPr>
          <w:p w:rsidR="003658F8" w:rsidRPr="00F90704" w:rsidRDefault="003658F8" w:rsidP="00930747">
            <w:pPr>
              <w:rPr>
                <w:b/>
              </w:rPr>
            </w:pPr>
          </w:p>
        </w:tc>
        <w:tc>
          <w:tcPr>
            <w:tcW w:w="1732" w:type="dxa"/>
            <w:gridSpan w:val="2"/>
          </w:tcPr>
          <w:p w:rsidR="003658F8" w:rsidRPr="00F90704" w:rsidRDefault="003658F8" w:rsidP="00930747">
            <w:pPr>
              <w:rPr>
                <w:b/>
              </w:rPr>
            </w:pPr>
          </w:p>
        </w:tc>
        <w:tc>
          <w:tcPr>
            <w:tcW w:w="1732" w:type="dxa"/>
            <w:gridSpan w:val="2"/>
          </w:tcPr>
          <w:p w:rsidR="003658F8" w:rsidRPr="00CA449F" w:rsidRDefault="003658F8" w:rsidP="00930747">
            <w:pPr>
              <w:ind w:left="100"/>
              <w:rPr>
                <w:sz w:val="21"/>
                <w:szCs w:val="21"/>
                <w:lang w:eastAsia="ru-RU"/>
              </w:rPr>
            </w:pPr>
          </w:p>
        </w:tc>
        <w:tc>
          <w:tcPr>
            <w:tcW w:w="1732" w:type="dxa"/>
            <w:gridSpan w:val="2"/>
          </w:tcPr>
          <w:p w:rsidR="003658F8" w:rsidRPr="00CA449F" w:rsidRDefault="003658F8" w:rsidP="00930747">
            <w:pPr>
              <w:ind w:left="120"/>
              <w:rPr>
                <w:sz w:val="21"/>
                <w:szCs w:val="21"/>
                <w:lang w:eastAsia="ru-RU"/>
              </w:rPr>
            </w:pPr>
          </w:p>
        </w:tc>
        <w:tc>
          <w:tcPr>
            <w:tcW w:w="1732" w:type="dxa"/>
            <w:gridSpan w:val="2"/>
          </w:tcPr>
          <w:p w:rsidR="003658F8" w:rsidRPr="00CA449F" w:rsidRDefault="003658F8" w:rsidP="00930747">
            <w:pPr>
              <w:ind w:left="100"/>
              <w:rPr>
                <w:i/>
                <w:iCs/>
                <w:sz w:val="21"/>
                <w:szCs w:val="21"/>
                <w:lang w:eastAsia="ru-RU"/>
              </w:rPr>
            </w:pPr>
          </w:p>
        </w:tc>
        <w:tc>
          <w:tcPr>
            <w:tcW w:w="1732" w:type="dxa"/>
            <w:gridSpan w:val="2"/>
          </w:tcPr>
          <w:p w:rsidR="003658F8" w:rsidRPr="00CA449F" w:rsidRDefault="003658F8" w:rsidP="00930747">
            <w:pPr>
              <w:jc w:val="both"/>
              <w:rPr>
                <w:i/>
                <w:iCs/>
                <w:sz w:val="21"/>
                <w:szCs w:val="21"/>
                <w:lang w:eastAsia="ru-RU"/>
              </w:rPr>
            </w:pPr>
          </w:p>
        </w:tc>
      </w:tr>
      <w:tr w:rsidR="003658F8" w:rsidRPr="00F90704" w:rsidTr="00930747">
        <w:trPr>
          <w:gridAfter w:val="12"/>
          <w:wAfter w:w="10488" w:type="dxa"/>
        </w:trPr>
        <w:tc>
          <w:tcPr>
            <w:tcW w:w="709" w:type="dxa"/>
          </w:tcPr>
          <w:p w:rsidR="003658F8" w:rsidRDefault="003658F8" w:rsidP="00930747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33-34</w:t>
            </w:r>
          </w:p>
        </w:tc>
        <w:tc>
          <w:tcPr>
            <w:tcW w:w="1560" w:type="dxa"/>
          </w:tcPr>
          <w:p w:rsidR="003658F8" w:rsidRPr="000D6805" w:rsidRDefault="003658F8" w:rsidP="00930747">
            <w:pPr>
              <w:pStyle w:val="NoSpacing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ПОУ по теме «</w:t>
            </w:r>
            <w:r w:rsidRPr="00BE4F70">
              <w:rPr>
                <w:rFonts w:ascii="Times New Roman" w:hAnsi="Times New Roman"/>
              </w:rPr>
              <w:t>Человек и общество</w:t>
            </w:r>
            <w:r>
              <w:rPr>
                <w:rFonts w:ascii="Times New Roman" w:hAnsi="Times New Roman"/>
              </w:rPr>
              <w:t xml:space="preserve">» </w:t>
            </w:r>
            <w:r w:rsidRPr="000D6805">
              <w:rPr>
                <w:rFonts w:ascii="Times New Roman" w:hAnsi="Times New Roman"/>
                <w:i/>
              </w:rPr>
              <w:t>(примене</w:t>
            </w:r>
            <w:r w:rsidRPr="000D6805">
              <w:rPr>
                <w:rFonts w:ascii="Times New Roman" w:hAnsi="Times New Roman"/>
                <w:i/>
              </w:rPr>
              <w:softHyphen/>
              <w:t xml:space="preserve">ние знаний и умений </w:t>
            </w:r>
          </w:p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0D6805">
              <w:rPr>
                <w:rFonts w:ascii="Times New Roman" w:hAnsi="Times New Roman"/>
                <w:i/>
              </w:rPr>
              <w:t>(защита проектов))</w:t>
            </w:r>
          </w:p>
        </w:tc>
        <w:tc>
          <w:tcPr>
            <w:tcW w:w="992" w:type="dxa"/>
          </w:tcPr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658F8" w:rsidRPr="00AF36A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AF36A0">
              <w:rPr>
                <w:rFonts w:ascii="Times New Roman" w:hAnsi="Times New Roman"/>
              </w:rPr>
              <w:t>Защита про</w:t>
            </w:r>
            <w:r w:rsidRPr="00AF36A0">
              <w:rPr>
                <w:rFonts w:ascii="Times New Roman" w:hAnsi="Times New Roman"/>
              </w:rPr>
              <w:softHyphen/>
              <w:t>ектов</w:t>
            </w:r>
          </w:p>
        </w:tc>
        <w:tc>
          <w:tcPr>
            <w:tcW w:w="1985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63647D">
              <w:rPr>
                <w:rFonts w:ascii="Times New Roman" w:hAnsi="Times New Roman"/>
                <w:i/>
              </w:rPr>
              <w:t>Научатся:</w:t>
            </w:r>
            <w:r w:rsidRPr="00AF36A0">
              <w:rPr>
                <w:rFonts w:ascii="Times New Roman" w:hAnsi="Times New Roman"/>
              </w:rPr>
              <w:t xml:space="preserve"> проводить про</w:t>
            </w:r>
            <w:r w:rsidRPr="00AF36A0">
              <w:rPr>
                <w:rFonts w:ascii="Times New Roman" w:hAnsi="Times New Roman"/>
              </w:rPr>
              <w:softHyphen/>
              <w:t>стейшие исследования, интервьюировать родите</w:t>
            </w:r>
            <w:r w:rsidRPr="00AF36A0">
              <w:rPr>
                <w:rFonts w:ascii="Times New Roman" w:hAnsi="Times New Roman"/>
              </w:rPr>
              <w:softHyphen/>
              <w:t>лей, бабушек и дедушек, создавать иллюстрирован</w:t>
            </w:r>
            <w:r w:rsidRPr="00AF36A0">
              <w:rPr>
                <w:rFonts w:ascii="Times New Roman" w:hAnsi="Times New Roman"/>
              </w:rPr>
              <w:softHyphen/>
              <w:t>ный текст или электронную презентацию на заданную тему; выступать с подготов</w:t>
            </w:r>
            <w:r w:rsidRPr="00AF36A0">
              <w:rPr>
                <w:rFonts w:ascii="Times New Roman" w:hAnsi="Times New Roman"/>
              </w:rPr>
              <w:softHyphen/>
              <w:t>ленными сообщениями, иллюстрировать их на</w:t>
            </w:r>
            <w:r w:rsidRPr="00AF36A0">
              <w:rPr>
                <w:rFonts w:ascii="Times New Roman" w:hAnsi="Times New Roman"/>
              </w:rPr>
              <w:softHyphen/>
              <w:t xml:space="preserve">глядными материалами. </w:t>
            </w:r>
          </w:p>
          <w:p w:rsidR="003658F8" w:rsidRPr="00AF36A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63647D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AF36A0">
              <w:rPr>
                <w:rFonts w:ascii="Times New Roman" w:hAnsi="Times New Roman"/>
              </w:rPr>
              <w:t xml:space="preserve"> обсуждать вы</w:t>
            </w:r>
            <w:r w:rsidRPr="00AF36A0">
              <w:rPr>
                <w:rFonts w:ascii="Times New Roman" w:hAnsi="Times New Roman"/>
              </w:rPr>
              <w:softHyphen/>
              <w:t>ступления учащихся; оцени</w:t>
            </w:r>
            <w:r w:rsidRPr="00AF36A0">
              <w:rPr>
                <w:rFonts w:ascii="Times New Roman" w:hAnsi="Times New Roman"/>
              </w:rPr>
              <w:softHyphen/>
              <w:t>вать свои достижения и до</w:t>
            </w:r>
            <w:r w:rsidRPr="00AF36A0">
              <w:rPr>
                <w:rFonts w:ascii="Times New Roman" w:hAnsi="Times New Roman"/>
              </w:rPr>
              <w:softHyphen/>
              <w:t>стижения других учащихся</w:t>
            </w:r>
          </w:p>
        </w:tc>
        <w:tc>
          <w:tcPr>
            <w:tcW w:w="2977" w:type="dxa"/>
          </w:tcPr>
          <w:p w:rsidR="003658F8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63647D">
              <w:rPr>
                <w:rFonts w:ascii="Times New Roman" w:hAnsi="Times New Roman"/>
                <w:b/>
                <w:i/>
              </w:rPr>
              <w:t xml:space="preserve">Познавательные: </w:t>
            </w:r>
            <w:r w:rsidRPr="00AF36A0">
              <w:rPr>
                <w:rFonts w:ascii="Times New Roman" w:hAnsi="Times New Roman"/>
              </w:rPr>
              <w:t>самостоятельно выде</w:t>
            </w:r>
            <w:r w:rsidRPr="00AF36A0">
              <w:rPr>
                <w:rFonts w:ascii="Times New Roman" w:hAnsi="Times New Roman"/>
              </w:rPr>
              <w:softHyphen/>
              <w:t>ляют и формулируют познавательную цель; используют общие приёмы реше</w:t>
            </w:r>
            <w:r w:rsidRPr="00AF36A0">
              <w:rPr>
                <w:rFonts w:ascii="Times New Roman" w:hAnsi="Times New Roman"/>
              </w:rPr>
              <w:softHyphen/>
              <w:t xml:space="preserve">ния поставленных задач. </w:t>
            </w:r>
          </w:p>
          <w:p w:rsidR="003658F8" w:rsidRPr="00AF36A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63647D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F36A0">
              <w:rPr>
                <w:rFonts w:ascii="Times New Roman" w:hAnsi="Times New Roman"/>
              </w:rPr>
              <w:t xml:space="preserve"> участвуют в коллек</w:t>
            </w:r>
            <w:r w:rsidRPr="00AF36A0">
              <w:rPr>
                <w:rFonts w:ascii="Times New Roman" w:hAnsi="Times New Roman"/>
              </w:rPr>
              <w:softHyphen/>
              <w:t>тивном обсуждении проблем; проявляют активность во взаимодействии для реше</w:t>
            </w:r>
            <w:r w:rsidRPr="00AF36A0">
              <w:rPr>
                <w:rFonts w:ascii="Times New Roman" w:hAnsi="Times New Roman"/>
              </w:rPr>
              <w:softHyphen/>
              <w:t>ния коммуникативных и познавательных задач.</w:t>
            </w:r>
          </w:p>
          <w:p w:rsidR="003658F8" w:rsidRPr="00AF36A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63647D">
              <w:rPr>
                <w:rFonts w:ascii="Times New Roman" w:hAnsi="Times New Roman"/>
                <w:b/>
                <w:i/>
              </w:rPr>
              <w:t>Регулятивные:</w:t>
            </w:r>
            <w:r w:rsidRPr="00AF36A0">
              <w:rPr>
                <w:rFonts w:ascii="Times New Roman" w:hAnsi="Times New Roman"/>
              </w:rPr>
              <w:t xml:space="preserve"> планируют свои действия в соответствии с поставленной задачей и условиями её реализации, оценивают правильность выполнения действия</w:t>
            </w:r>
          </w:p>
        </w:tc>
        <w:tc>
          <w:tcPr>
            <w:tcW w:w="1984" w:type="dxa"/>
          </w:tcPr>
          <w:p w:rsidR="003658F8" w:rsidRPr="00AF36A0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AF36A0">
              <w:rPr>
                <w:rFonts w:ascii="Times New Roman" w:hAnsi="Times New Roman"/>
              </w:rPr>
              <w:t>Проявляют доб</w:t>
            </w:r>
            <w:r w:rsidRPr="00AF36A0">
              <w:rPr>
                <w:rFonts w:ascii="Times New Roman" w:hAnsi="Times New Roman"/>
              </w:rPr>
              <w:softHyphen/>
              <w:t>рожелательность и эмоционально- нравственную отзывчивость, эмпа</w:t>
            </w:r>
            <w:r>
              <w:rPr>
                <w:rFonts w:ascii="Times New Roman" w:hAnsi="Times New Roman"/>
              </w:rPr>
              <w:t>тию как по</w:t>
            </w:r>
            <w:r w:rsidRPr="00AF36A0">
              <w:rPr>
                <w:rFonts w:ascii="Times New Roman" w:hAnsi="Times New Roman"/>
              </w:rPr>
              <w:t>нимание чувств других людей и сопережива</w:t>
            </w:r>
            <w:r w:rsidRPr="00AF36A0">
              <w:rPr>
                <w:rFonts w:ascii="Times New Roman" w:hAnsi="Times New Roman"/>
              </w:rPr>
              <w:softHyphen/>
              <w:t>ние им</w:t>
            </w:r>
          </w:p>
        </w:tc>
        <w:tc>
          <w:tcPr>
            <w:tcW w:w="2977" w:type="dxa"/>
          </w:tcPr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658F8" w:rsidRPr="00F90704" w:rsidRDefault="003658F8" w:rsidP="00930747">
            <w:pPr>
              <w:pStyle w:val="NoSpacing"/>
              <w:rPr>
                <w:rFonts w:ascii="Times New Roman" w:hAnsi="Times New Roman"/>
              </w:rPr>
            </w:pPr>
            <w:r w:rsidRPr="00AF36A0">
              <w:rPr>
                <w:rFonts w:ascii="Times New Roman" w:hAnsi="Times New Roman"/>
              </w:rPr>
              <w:t>Индивиду</w:t>
            </w:r>
            <w:r w:rsidRPr="00AF36A0">
              <w:rPr>
                <w:rFonts w:ascii="Times New Roman" w:hAnsi="Times New Roman"/>
              </w:rPr>
              <w:softHyphen/>
              <w:t>альные пре</w:t>
            </w:r>
            <w:r w:rsidRPr="00AF36A0">
              <w:rPr>
                <w:rFonts w:ascii="Times New Roman" w:hAnsi="Times New Roman"/>
              </w:rPr>
              <w:softHyphen/>
              <w:t>зентации учащихся</w:t>
            </w:r>
          </w:p>
        </w:tc>
      </w:tr>
    </w:tbl>
    <w:p w:rsidR="003658F8" w:rsidRDefault="003658F8" w:rsidP="0037393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658F8" w:rsidRDefault="003658F8" w:rsidP="0037393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658F8" w:rsidRDefault="003658F8" w:rsidP="0037393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658F8" w:rsidRDefault="003658F8" w:rsidP="0037393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658F8" w:rsidRDefault="003658F8" w:rsidP="0037393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658F8" w:rsidRDefault="003658F8" w:rsidP="0037393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658F8" w:rsidRDefault="003658F8" w:rsidP="0037393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658F8" w:rsidRDefault="003658F8" w:rsidP="0037393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658F8" w:rsidRDefault="003658F8" w:rsidP="0037393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658F8" w:rsidRDefault="003658F8" w:rsidP="0037393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658F8" w:rsidRDefault="003658F8" w:rsidP="0037393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658F8" w:rsidRDefault="003658F8" w:rsidP="0037393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658F8" w:rsidRDefault="003658F8" w:rsidP="0037393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658F8" w:rsidRDefault="003658F8" w:rsidP="0037393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658F8" w:rsidRDefault="003658F8" w:rsidP="0037393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658F8" w:rsidRDefault="003658F8" w:rsidP="0037393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658F8" w:rsidRDefault="003658F8" w:rsidP="0037393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658F8" w:rsidRDefault="003658F8" w:rsidP="0037393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658F8" w:rsidRDefault="003658F8" w:rsidP="0066220A"/>
    <w:p w:rsidR="003658F8" w:rsidRDefault="003658F8" w:rsidP="0066220A"/>
    <w:p w:rsidR="003658F8" w:rsidRPr="00C53E8E" w:rsidRDefault="003658F8" w:rsidP="00C5419B">
      <w:pPr>
        <w:jc w:val="center"/>
        <w:rPr>
          <w:bCs/>
        </w:rPr>
      </w:pPr>
      <w:r w:rsidRPr="00C53E8E">
        <w:rPr>
          <w:bCs/>
        </w:rPr>
        <w:t>КАЛЕНДАРНО- ТЕМАТИЧЕСКОЕ ПЛАНИРОВАНИЕ</w:t>
      </w:r>
      <w:r>
        <w:rPr>
          <w:bCs/>
        </w:rPr>
        <w:t xml:space="preserve"> УРОКОВ ОБЩЕСТВОЗНАНИЯ В 7 КЛАССЕ</w:t>
      </w:r>
    </w:p>
    <w:tbl>
      <w:tblPr>
        <w:tblW w:w="5074" w:type="pct"/>
        <w:tblLayout w:type="fixed"/>
        <w:tblLook w:val="0000"/>
      </w:tblPr>
      <w:tblGrid>
        <w:gridCol w:w="573"/>
        <w:gridCol w:w="1803"/>
        <w:gridCol w:w="711"/>
        <w:gridCol w:w="2549"/>
        <w:gridCol w:w="142"/>
        <w:gridCol w:w="2385"/>
        <w:gridCol w:w="1868"/>
        <w:gridCol w:w="2126"/>
        <w:gridCol w:w="1418"/>
        <w:gridCol w:w="1418"/>
        <w:gridCol w:w="1163"/>
      </w:tblGrid>
      <w:tr w:rsidR="003658F8" w:rsidRPr="0037393D" w:rsidTr="005A034A">
        <w:tc>
          <w:tcPr>
            <w:tcW w:w="1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№ п/п</w:t>
            </w:r>
          </w:p>
        </w:tc>
        <w:tc>
          <w:tcPr>
            <w:tcW w:w="5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Тема и тип урока</w:t>
            </w:r>
          </w:p>
        </w:tc>
        <w:tc>
          <w:tcPr>
            <w:tcW w:w="220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Кол-во часов</w:t>
            </w:r>
          </w:p>
        </w:tc>
        <w:tc>
          <w:tcPr>
            <w:tcW w:w="21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Планируемые результаты</w:t>
            </w:r>
          </w:p>
        </w:tc>
        <w:tc>
          <w:tcPr>
            <w:tcW w:w="6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Характеристика основных видов деятельности ученика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Форма контроля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Домашнее задание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Дата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проведения</w:t>
            </w:r>
          </w:p>
        </w:tc>
      </w:tr>
      <w:tr w:rsidR="003658F8" w:rsidRPr="0037393D" w:rsidTr="005A034A">
        <w:tc>
          <w:tcPr>
            <w:tcW w:w="1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snapToGrid w:val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snapToGrid w:val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20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snapToGrid w:val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предметные</w:t>
            </w:r>
          </w:p>
        </w:tc>
        <w:tc>
          <w:tcPr>
            <w:tcW w:w="7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метапредметные УУД</w:t>
            </w:r>
          </w:p>
          <w:p w:rsidR="003658F8" w:rsidRPr="0037393D" w:rsidRDefault="003658F8" w:rsidP="005A034A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(Познавательные, Коммуникативные, Регулятивные)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Личностные УУД</w:t>
            </w:r>
          </w:p>
        </w:tc>
        <w:tc>
          <w:tcPr>
            <w:tcW w:w="6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snapToGrid w:val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snapToGrid w:val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snapToGrid w:val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6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snapToGrid w:val="0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464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snapToGrid w:val="0"/>
              <w:jc w:val="center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Введение (1 ч.)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snapToGrid w:val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658F8" w:rsidRPr="0037393D" w:rsidTr="005A034A">
        <w:tc>
          <w:tcPr>
            <w:tcW w:w="177" w:type="pct"/>
            <w:tcBorders>
              <w:left w:val="single" w:sz="4" w:space="0" w:color="000000"/>
              <w:bottom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558" w:type="pct"/>
            <w:tcBorders>
              <w:left w:val="single" w:sz="4" w:space="0" w:color="000000"/>
              <w:bottom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Вводный урок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20" w:type="pct"/>
            <w:tcBorders>
              <w:left w:val="single" w:sz="4" w:space="0" w:color="000000"/>
              <w:bottom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33" w:type="pct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Получат первичные представления о науке</w:t>
            </w:r>
          </w:p>
        </w:tc>
        <w:tc>
          <w:tcPr>
            <w:tcW w:w="738" w:type="pct"/>
            <w:tcBorders>
              <w:left w:val="single" w:sz="4" w:space="0" w:color="000000"/>
              <w:bottom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П: давать определения  понятиям.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К: участвовать в обсуждении вопроса о том, для чего нужно изучать обществознания</w:t>
            </w:r>
          </w:p>
        </w:tc>
        <w:tc>
          <w:tcPr>
            <w:tcW w:w="578" w:type="pct"/>
            <w:tcBorders>
              <w:left w:val="single" w:sz="4" w:space="0" w:color="000000"/>
              <w:bottom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Формирование мотивации к изучению обществознанию</w:t>
            </w:r>
          </w:p>
        </w:tc>
        <w:tc>
          <w:tcPr>
            <w:tcW w:w="658" w:type="pct"/>
            <w:tcBorders>
              <w:left w:val="single" w:sz="4" w:space="0" w:color="000000"/>
              <w:bottom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 Вспомнить основные итоги прошлого года обучения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Познакомиться с основным содержанием курса 7 класса.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Наметить перспективу совершенствования умений и навыков в процессе учебной деятельности.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Определить основные требования к результатам обучения и критерии успешной работы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беседа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Учить записи в тетради</w:t>
            </w:r>
          </w:p>
        </w:tc>
        <w:tc>
          <w:tcPr>
            <w:tcW w:w="36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center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Регулирование поведения людей в обществе ( 1 ч.)</w:t>
            </w:r>
          </w:p>
        </w:tc>
      </w:tr>
      <w:tr w:rsidR="003658F8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Что значит жить по правилам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понимать, что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человек принадлежит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обществу, живет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развивается в нем.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понимать себя, анализировать свои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поступки, чувства,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состояния, приобретаемый опыт; работать в группах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и парах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П: выявляют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особенности и признаки объектов;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приводят примеры в качестве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доказательства выдвигаемых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положений.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взаимодействуют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 ходе групповой работы, ведут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диалог, участвуют в дискуссии;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принимают другое мнение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позицию, допускают существование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различных точек зрения.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Р: прогнозируют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результаты уровня усвоения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изучаемого материала; принимают и причины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сохраняют учебную задачу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Сохраняют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мотивацию к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деятельности;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проявляют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интерес к новому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учебному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материалу;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выражают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положительное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отношение к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процессу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познания;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адекватно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понимают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изучаемого материала; принимают и причины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успешности/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неуспешности учебной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деятельности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Характеризовать на примерах социальные нормы и их роль в общественной жизни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§ 1, письменное сообщение на тему «Как появились социальные нормы в жизни людей и общества»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3–4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Права 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обязанности граждан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характеризовать свои права и обязанности; объяснять их неотчуждаемость и неотъемлемость.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научиться: работать с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текстом учебника;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анализировать схемы 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таблицы;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высказывать собственное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мнение, суждения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П: устанавливают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причинно-следственные связи и зависимости между объектами.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планируют цели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и способы взаимодействия;</w:t>
            </w:r>
            <w:r w:rsidRPr="0037393D">
              <w:rPr>
                <w:i/>
              </w:rPr>
              <w:t xml:space="preserve"> </w:t>
            </w:r>
            <w:r w:rsidRPr="0037393D">
              <w:rPr>
                <w:rFonts w:ascii="Times New Roman" w:hAnsi="Times New Roman"/>
                <w:i/>
              </w:rPr>
              <w:t xml:space="preserve">обмениваются мнениями, слушают друг друга,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понимают позицию партнера, в том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числе и отличную от своей,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согласовывают действия с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партнером.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Р: принимают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сохраняют учебную задачу;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учитывают выделенные учителем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ориентиры.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Проявляют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заинтересованность не только в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личном успехе, но и в решении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проблемных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Характеризовать конституционные права и обязанности граждан РФ. Анализировать несложные практические ситуации, связанные с реализацией гражданами своих прав и свобод. Называть права ребенка и характеризовать способы их защиты. Приводить примеры защиты прав ребенка и интересов детей, оставшихся без попечения родителей. Раскрывать особенности правового статуса несовершеннолетних  заданий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всей группой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выражают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положительное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отношение к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процессу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познания;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адекватно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понимают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причины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успешности/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неуспешности учебной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деятельности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составить список своих прав и обязанностей в школе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С.16-18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С.19-21, задание № 2 рубрики «В классе и дома»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5-6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Почему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важно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соблюдать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законы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формировать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важно представление о законопослушной деятельности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человека, функциях закона, объяснять значение понятий свобода, закон, порядок, справедливость. Получат возможность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работать с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текстом учебника;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анализировать схемы 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таблицы; высказывать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собственное мнение,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суждения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П: самостоятельно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выделяют и формулируют цели;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анализируют вопросы, формулируют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ответы.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участвуют в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коллективном обсуждении проблем;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обмениваются мнениями, понимают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позицию партнера.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Р: принимают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сохраняют учебную задачу;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самостоятельно выделяют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формулируют цель; составляют план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и последовательность действий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Применяют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правила делового сотрудничества;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сравнивают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разные точки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зрения;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оценивают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деятельность;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выражают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положительное отношение к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процессу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познания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Раскрывать значение соблюдения законов для обеспечения правопорядка.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Объяснять и конкретизировать фактами социальной жизни связь закона и правопорядка, закона и справедливости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Вопросы рубрики «Проверим себя» с. 29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С.22-25, составить анкету и провести опрос среди одноклассников, родителей и учителей на тему «Почему нужно соблюдать законы»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 26-29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7-8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Защита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Отечества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3658F8" w:rsidRPr="0037393D" w:rsidRDefault="003658F8" w:rsidP="005A034A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 объяснять положение о том, что защита Отечества – это долг и обязанность гражданина, значение понятий армия, патриотизм, священный долг, гражданственность.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работать с текстом учебника;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анализировать таблицы;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решать логические задачи; высказывать собственное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мнение, суждения.</w:t>
            </w: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Оценивают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деятельность,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свои достижения;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анализируют и характеризуют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эмоциональное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состояние 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чувства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окружающих,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строят свои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взаимоотношения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 их учетом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Характеризовать защиту Отечества как долг и обязанность гражданина РФ.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Приводить примеры важности подготовки к исполнению воинского долга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Задания рубрики «В классе и дома» на с.38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С.31-34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С.35-37, подготовить сообщение о подвигах российских офицеров и солдат в наши дни.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Для чего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нужна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дисциплина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определять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понятий «дисциплина, воля, самовоспитание», составляющие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дисциплины.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работать с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текстом учебника;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анализировать схемы 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таблицы; высказывать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собственное мнение,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суждения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Р: принимают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сохраняют учебную задачу;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учитывают выделенные учителем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ориентиры действия в новом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учебном материале в сотрудничестве с учителем.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П: ставят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формулируют проблему урока;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самостоятельно создают алгоритм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деятельности при решении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проблемы.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проявляют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активность во взаимодействии для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решения коммуникативных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познавательных задач (задают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вопросы, формулируют свои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затруднения; предлагают помощь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сотрудничество)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Определяют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целостный,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социально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ориентированный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взгляд на мир в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единстве 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разнообразии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народов,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культуры 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религий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Раскрывать значение дисциплины как необходимого условия существования общества и человека.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Характеризовать различные виды дисциплины.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Моделировать несложные практические ситуации, связанные с последствиями нарушения общеобязательно и специальной дисциплины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Тест «Твоя сила воли»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С.39-46, задания рубрики «Проверим себя» на с.46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Виновен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– отвечай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 объяснять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положение о том, что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быть законопослушным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гражданином обязанность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и необходимость, понятия противозаконное поведение, ответственность, справедливое наказание.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работать с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текстом учебника;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анализировать таблицы;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решать логические</w:t>
            </w:r>
            <w:r w:rsidRPr="0037393D">
              <w:rPr>
                <w:i/>
              </w:rPr>
              <w:t xml:space="preserve"> </w:t>
            </w:r>
            <w:r w:rsidRPr="0037393D">
              <w:rPr>
                <w:rFonts w:ascii="Times New Roman" w:hAnsi="Times New Roman"/>
                <w:i/>
              </w:rPr>
              <w:t xml:space="preserve">задачи; высказывать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собственное мнение,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суждения.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П: выявляют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особенности и признаки объектов;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приводят примеры в качестве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доказательства выдвигаемых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положений.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взаимодействуют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 ходе групповой работы, ведут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диалог, участвуют в дискуссии;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принимают другое мнение и  позицию, допускают существование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различных точек зрения.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Р: прогнозируют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результаты уровня усвоения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изучаемого материала; принимают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сохраняют учебную задачу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Сохраняют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мотивацию к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деятельности;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проявляют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интерес к новому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учебному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материалу;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выражают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положительное отношение к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процессу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познания;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адекватно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принимают и понимают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причины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успешности/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неуспешности учебной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деятельности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Характеризовать ответственность за нарушение законов.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Определять черты законопослушного поведения.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Моделировать несложные практические ситуации, связанные с последствиями противозаконного поведения. Описывать и иллюстрировать примерами проявления ответственности несовершеннолетних.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Задания рубрики «В классе и дома» на с54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С.48-54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  <w:highlight w:val="yellow"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11-12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Кто стоит на страже закона.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объяснять значения понятий законность, правопорядок, правоохранительные органы;  задачи правоохранительных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органов, выявлять основные направления деятельности полиции.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работать с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текстом учебника;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анализировать таблицы;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решать логические задачи; высказывать собственное мнение, суждения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П: овладевают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целостными представлениями о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качествах личности человека;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привлекают информацию,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полученную ранее, для решения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учебной задачи.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планируют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цели и способы взаимодействия;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обмениваются мнениями; участвуют в коллективном обсуждении проблем;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распределяют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обязанности, проявляют способность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 взаимодействию.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Р: учитывают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ориентиры, данные учителем, при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освоении нового учебного материала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Сравнивают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разные точки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зрения;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оценивают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деятельность;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сохраняют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мотивацию к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деятельности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Называть правоохранительные органы Российского государства. Различать сферу деятельности полиции, правоохранительных органов. Исследовать несложные практические ситуации, связанные с деятельностью правоохранительных органов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Задания рубрики «В классе и дома» на с.63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С.55-58, подготовить сообщение о знаменитом юристе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(адвокате)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С.59-63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Практикум по теме «Регулирование поведения людей в обществе»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развивающего контроля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Научиться исследовать и анализировать способы регулирования поведения людей в обществе; определять сущностные характеристики изучаемых объектов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К: развивать умения точно и грамотно выражать свои мысли.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Р: самостоятельно обнаруживать и формулировать учебную проблему, искать необходимую информацию.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П: осуществлять расширенный поиск информации, анализировать, сравнивать и обобщать факты и явления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Формирование социальных норм, правил поведения, умения нести ответственность за свои решения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Систематизировать наиболее часто задаваемые вопросы. Устанавливать причины актуальности тех или иных вопросов для школьников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тесты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Повторить п.1-7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center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Человек в экономических отношениях (13 часов)</w:t>
            </w:r>
          </w:p>
        </w:tc>
      </w:tr>
      <w:tr w:rsidR="003658F8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14-15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Экономика и её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основные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участники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определять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агентов экономики,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анализировать формы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экономической деятельности; взаимоотношения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людей в процессе экономической деятельности.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научиться: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ориентироваться на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понимание причин успеха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 учебе; формулировать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точку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зрения; осуществлять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поиск нужной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информации, выделять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главное.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П: выявляют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особенности и признаки объектов;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приводят примеры в качестве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доказательства выдвигаемых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положений.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взаимодействуют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 ходе групповой работы, ведут диалог, участвуют в дискуссии;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принимают другое мнение и позицию, допускают существование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различных точек зрения.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Р: прогнозируют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результаты уровня усвоения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изучаемого материала; принимают и понимают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сохраняют учебную задачу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Сохраняют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мотивацию к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учебной деятельности;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проявляют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интерес к новому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учебному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материалу;</w:t>
            </w:r>
            <w:r w:rsidRPr="0037393D">
              <w:rPr>
                <w:i/>
              </w:rPr>
              <w:t xml:space="preserve"> </w:t>
            </w:r>
            <w:r w:rsidRPr="0037393D">
              <w:rPr>
                <w:rFonts w:ascii="Times New Roman" w:hAnsi="Times New Roman"/>
                <w:i/>
              </w:rPr>
              <w:t xml:space="preserve">выражают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положительное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отношение к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процессу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познания;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адекватно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принимают и понимают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причины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успешности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/неуспешности учебной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деятельности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Характеризовать роль потребителя и производителя в экономике. Приводить примеры их деятельности. Описывать различные формы организации хозяйственной жизни. Исследовать несложные практические ситуации, связанные с выполнением социальных ролей потребителя и производителя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Задания рубрики «В классе и дома» на с.71-72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С.66-68, подготовить сообщение об одной из профессии, связанной с экономикой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С.69-71, таблица «Основные стадии движения продукта»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Мастерство работника</w:t>
            </w:r>
          </w:p>
          <w:p w:rsidR="003658F8" w:rsidRPr="0037393D" w:rsidRDefault="003658F8" w:rsidP="005A034A">
            <w:pPr>
              <w:rPr>
                <w:i/>
                <w:lang w:eastAsia="en-US"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3658F8" w:rsidRPr="0037393D" w:rsidRDefault="003658F8" w:rsidP="005A034A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раскрывать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смысл слов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«квалификация», «специалист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высокой квалификации», «мастер».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работать с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текстом учебника;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анализировать схемы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таблицы; высказывать собственное мнение, суждения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Сравнивают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разные точки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зрения;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оценивают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деятельность;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сохраняют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мотивацию к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деятельности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Описывать составляющие квалификации работника.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Характеризовать факторы, влияющие на размер заработной платы.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Объяснять взаимосвязь квалификации, количества и качества труда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Составить резюме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§9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17-18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Производство: затраты,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выручка,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прибыль</w:t>
            </w:r>
          </w:p>
          <w:p w:rsidR="003658F8" w:rsidRPr="0037393D" w:rsidRDefault="003658F8" w:rsidP="005A034A">
            <w:pPr>
              <w:rPr>
                <w:i/>
                <w:lang w:eastAsia="en-US"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3658F8" w:rsidRPr="0037393D" w:rsidRDefault="003658F8" w:rsidP="005A034A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объяснять значение понятия выручка, прибыль, затраты, разделение труда; определять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роль разделения труда в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производстве, способы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получения выгоды от производительной деятельности.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научиться: понимать себя,</w:t>
            </w:r>
            <w:r w:rsidRPr="0037393D">
              <w:rPr>
                <w:i/>
              </w:rPr>
              <w:t xml:space="preserve"> </w:t>
            </w:r>
            <w:r w:rsidRPr="0037393D">
              <w:rPr>
                <w:rFonts w:ascii="Times New Roman" w:hAnsi="Times New Roman"/>
                <w:i/>
              </w:rPr>
              <w:t xml:space="preserve">анализировать свои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поступки, чувства,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состояния, приобретаемый опыт; работать в группах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и парах</w:t>
            </w: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Оценивают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деятельность,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свои достижения;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анализируют 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характеризуют эмоциональное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состояние 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чувства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окружающих,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строят свои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взаимоотношения с их учетом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Раскрывать роль производства в удовлетворении потребностей общества. Характеризовать факторы, влияющие на производительность труда. Объяснять значение разделения труда в развитии производства. Различать общие, постоянные и переменные затраты производства.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Проблемные задания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С.83-85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С.86-89, задания 3-5  рубрики «В классе и дома» на с.90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19-20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Виды 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формы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бизнеса</w:t>
            </w:r>
          </w:p>
          <w:p w:rsidR="003658F8" w:rsidRPr="0037393D" w:rsidRDefault="003658F8" w:rsidP="005A034A">
            <w:pPr>
              <w:rPr>
                <w:i/>
                <w:lang w:eastAsia="en-US"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3658F8" w:rsidRPr="0037393D" w:rsidRDefault="003658F8" w:rsidP="005A034A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объяснять значение понятий предпринимательская деятельность, бизнес, собственность, акция. определять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каковы источники и цели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богатства, что и как вы-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годно производить, как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 получить прибыль.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ориентироваться на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понимание причин успеха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 учебе; формулировать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точку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зрения; осуществлять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поиск нужной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информации, выделять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главное.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П: ставят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формулируют проблему урока;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самостоятельно создают алгоритм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деятельности при решении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проблемы.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проявляют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активность во взаимодействии для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решения коммуникативных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познавательных задач (задают вопросы, формулируют свои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затруднения; предлагают помощь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сотрудничество.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Р: прогнозируют результаты уровня усвоения изучаемого материала; принимают и сохраняют учебную задачу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Применяют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правила делового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сотрудничества;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сравнивают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разные точки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зрения;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оценивают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деятельность;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выражают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положительное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отношение к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процессу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познания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Объяснять значение бизнеса в экономическом развитии страны. Характеризовать особенности предпринимательской деятельности. Сравнивать формы организации бизнеса. Исследовать несложные практические ситуации, связанные с достижением успеха в бизнесе. Выражать собственное отношение к бизнесу с морально- этических позиций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Таблица «Формы бизнеса»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С.91-93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С.94-96, задание 1 рубрики «В классе и дома» на с.96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Обмен,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торговля,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реклама</w:t>
            </w:r>
          </w:p>
          <w:p w:rsidR="003658F8" w:rsidRPr="0037393D" w:rsidRDefault="003658F8" w:rsidP="005A034A">
            <w:pPr>
              <w:rPr>
                <w:i/>
                <w:lang w:eastAsia="en-US"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3658F8" w:rsidRPr="0037393D" w:rsidRDefault="003658F8" w:rsidP="005A034A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объяснять значение понятий стоимость, цена товара, рынок, торговля, реклама; определять, что такое культура общения человека;  анализировать нравственную 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правовую оценку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конкретных ситуаций;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осуществлять поиск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дополнительных сведений в СМИ; отвечать на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вопросы, высказывать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точку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зрения.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осуществлять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поиск нужной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информации,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анализировать объекты;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ориентироваться на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понимание причин успеха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 учебе; формулировать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точку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зрения; осуществлять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поиск нужной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информации, выделять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главное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П: овладевают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целостными представлениями о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качествах личности человека;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привлекают информацию,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полученную ранее, для решения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учебной задачи.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планируют цели деятельность;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 способы взаимодействия;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обмениваются мнениями; участвуют в коллективном обсуждении проблем;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распределяют обязанности,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проявляют способность к взаимодействию.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Р: учитывают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ориентиры, данные учителем, при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освоении нового учебного материала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Сравнивают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разные точки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зрения;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оценивают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деятельность;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сохраняют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мотивацию к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деятельности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Объяснять условия осуществления обмена в экономике. Характеризовать торговлю и ее формы как особый вид экономической деятельности. Раскрывать роль рекламы в развитии торговли. Выражать собственное отношение к рекламной информации.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Оценивать свое поведение с точки зрения рационального покупателя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Создать рекламу конфет дружба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§12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Деньги 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их функции</w:t>
            </w:r>
          </w:p>
          <w:p w:rsidR="003658F8" w:rsidRPr="0037393D" w:rsidRDefault="003658F8" w:rsidP="005A034A">
            <w:pPr>
              <w:rPr>
                <w:i/>
                <w:lang w:eastAsia="en-US"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3658F8" w:rsidRPr="0037393D" w:rsidRDefault="003658F8" w:rsidP="005A034A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объяснять значение понятий эквивалент, цена, средство обращения, средство платежа, мировые деньги, конвертируемость; понимать,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почему деньги играют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большую роль в экономике, различать различные функции денег.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анализировать, друг друга, понимают позицию делать выводы; давать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нравственную и правовую оценку конкретных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ситуаций; осуществлять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поиск дополнительных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сведений в СМИ; отвечать на вопросы, высказывать собственную точку зрения.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П: устанавливают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причинно-следственные связи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зависимости между объектами.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планируют цели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 способы взаимодействия;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обмениваются мнениями, слушают , друг друга, понимают позицию партнера, в том числе и отличную от группой;</w:t>
            </w:r>
            <w:r w:rsidRPr="0037393D">
              <w:rPr>
                <w:i/>
              </w:rPr>
              <w:t xml:space="preserve"> </w:t>
            </w:r>
            <w:r w:rsidRPr="0037393D">
              <w:rPr>
                <w:rFonts w:ascii="Times New Roman" w:hAnsi="Times New Roman"/>
                <w:i/>
              </w:rPr>
              <w:t xml:space="preserve">партнером.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Р: принимают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сохраняют учебную задачу; учитывают выделенные учителем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ориентиры действия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Проявляют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заинтересованность не только в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личном успехе, но и в решении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проблемных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заданий всей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группой; выражают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положительное отношение к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процессу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познания;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адекватно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понимают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причины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успешности/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неуспешности учебной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деятельности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Описывать виды денег. Раскрывать на примерах функции денег.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Схема «Функции денег»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С.105-111, вопросы рубрики «В классе и дома» на с.111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23-24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Экономика семьи</w:t>
            </w:r>
          </w:p>
          <w:p w:rsidR="003658F8" w:rsidRPr="0037393D" w:rsidRDefault="003658F8" w:rsidP="005A034A">
            <w:pPr>
              <w:rPr>
                <w:i/>
                <w:lang w:eastAsia="en-US"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3658F8" w:rsidRPr="0037393D" w:rsidRDefault="003658F8" w:rsidP="005A034A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объяснять значение понятий доход семьи, семейный бюджет, домашнее хозяйство, имущество; считать семейный бюджет, определять источники семейного дохода и группы расхода.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допускать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существование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различных точек зрения, принимать другое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мнение и позицию,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приходить к общему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решению; задавать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вопросы; осуществлять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поиск нужной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информации, выделять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главное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П: самостоятельно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выделяют и формулируют цели;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анализируют вопросы, формулируют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ответы.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участвуют в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коллективном обсуждении проблем; анализируют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обмениваются мнениями, характеризуют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позицию партнера,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различных точек зрения.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 Р: ставят учебную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задачу на основе соотнесения того, что уже известно и усвоено, и того, что ещё неизвестно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Оценивают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деятельность,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свои достижения;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анализируют 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обмениваются мнениями.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Раскрывать понятие «семейный бюджет». Приводить примеры различных источников доходов семьи. Различать обязательные и произвольные расходы. Описывать закономерность изменения потребительских расходов семьи и зависимости доходов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Смоделировать семейный бюджет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С.112-116, задание 1 рубрики «В классе и дома» на с.118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С.116-118, эссе «Чего нельзя допускать при планировании семейного бюджета»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25-26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Практикум по теме «Человек  в экономических отношениях»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  <w:p w:rsidR="003658F8" w:rsidRPr="0037393D" w:rsidRDefault="003658F8" w:rsidP="005A034A">
            <w:pPr>
              <w:jc w:val="center"/>
              <w:rPr>
                <w:i/>
                <w:lang w:eastAsia="en-US"/>
              </w:rPr>
            </w:pPr>
            <w:r w:rsidRPr="0037393D">
              <w:rPr>
                <w:i/>
                <w:lang w:eastAsia="en-US"/>
              </w:rPr>
              <w:t>Урок развивающего контроля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определять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основные понятия к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теме  «Человек в экономических отношениях».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работать с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текстом учебника;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анализировать таблицы;</w:t>
            </w:r>
            <w:r w:rsidRPr="0037393D">
              <w:rPr>
                <w:i/>
              </w:rPr>
              <w:t xml:space="preserve"> </w:t>
            </w:r>
            <w:r w:rsidRPr="0037393D">
              <w:rPr>
                <w:rFonts w:ascii="Times New Roman" w:hAnsi="Times New Roman"/>
                <w:i/>
              </w:rPr>
              <w:t xml:space="preserve">решать логические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задачи; высказывать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собственное мнение,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суждения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П: овладевают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целостными представлениями о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качествах личности человека;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привлекают информацию,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полученную ранее, для решения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учебной задачи.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планируют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цели и способы взаимодействия;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обмениваются мнениями; участвуют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 коллективном обсуждении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проблем; распределяют обязанности,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проявляют способность к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взаимодействию.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Р: учитывают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ориентиры, данные учителем, при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освоении нового учебного материала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Сравнивают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разные точки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зрения;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оценивают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деятельность;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сохраняют мотивацию к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деятельности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Обобщить знания и расширить опыт решения познавательных и практических задач по изучаемой теме. Систематизировать наиболее часто задаваемые вопросы. Устанавливать причины актуальности тех или иных вопросов для школьников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Решение задач, тесты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Повторить § 8-14 учебника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Подготовить плакат «Товар 21 века».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center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Человек и природа (5 часов)</w:t>
            </w:r>
          </w:p>
        </w:tc>
      </w:tr>
      <w:tr w:rsidR="003658F8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27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Человек- часть природы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1 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объяснять значение понятий экология, природа, вторая природа, биосфера, исчерпаемые и неисчерпаемые ресурсы, техногенные аварии; и как закон защищает природу.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работать с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текстом учебника;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высказывать собственное мнение, суждения о том, как беречь природу и что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каждый из нас может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сделать, чтобы сберечь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богатства природы.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П: ориентируются в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разнообразии способов решения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познавательных задач; выбирают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наиболее эффективные способы их решения. Узнают, каковы природные ресурсы нашей планеты, как человек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воздействует на природу.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договариваются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 распределении функций и ролей в группе; задают вопросы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как беречь природу.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Р: определяют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последовательность промежуточных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целей с учётом конечного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результата; составляют план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последовательность действий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Выражают 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положительное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отношение к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процессу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познания;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адекватно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понимают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причины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успешности/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неуспешности учебной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деятельности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Объяснять значение природных ресурсов в жизни общества. Характеризовать отношение людей к исчерпаемым ресурсам. Описывать состояние неисчерпаемых богатств Земли. Объяснять опасность загрязнения воды, почвы и атмосферы. Различать ответственное и безответственное отношение к природе. Определять собственное отношение к природе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Задания 1-5 рубрики «Проверим себя» на с.131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§15, сообщение об экологическом состоянии вашего двора, улицы.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или сообщение о тех видах животных и птиц, которым грозит исчезновение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Охранять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природу –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значит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охранять жизнь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определять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смысл экологической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морали, объяснять значение понятия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«природоохранительная деятельность»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работать с текстом учебника;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решать логические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задачи; высказывать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собственное мнение,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суждения.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П: выявляют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особенности и признаки объектов;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приводят примеры в качестве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доказательства выдвигаемых положений.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взаимодействуют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 ходе совместной работы, ведут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диалог, участвуют в дискуссии;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принимают другое мнение и позицию, допускают существование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различных точек зрения.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Р: прогнозируют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результаты уровня усвоения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изучаемого материала; принимают и понимают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сохраняют учебную задачу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Сохраняют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мотивацию к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деятельности; проявляют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интерес к новому,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учебному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материалу;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принимают и понимают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причины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успешности/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неуспешности учебной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деятельности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Объяснять необходимость активной деятельности по охране природы. Характеризовать смысл экологической морали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Здания рубрики «В классе и дома» на с.140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§16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Закон на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страже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природы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«открытия»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нового знания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объяснять значение понятий природные условия, охрана природы, заповедник;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работать с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текстом учебника;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высказывать собственное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мнение, суждения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Р: адекватно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воспринимают предложения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оценку учителей, товарищей,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родителей и других людей.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П: выбирают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наиболее эффективные способы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решения задач; контролируют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оценивают процесс и результат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деятельности.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договариваются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 распределении функций и ролей в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совместной деятельности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Проявляют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способность к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решению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моральных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дилемм на основе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учёта позиций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партнёров в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общении;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ориентируются на их мотивы 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чувства,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устойчивое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следование в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поведении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моральным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нормам 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этическим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требованиям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Характеризовать деятельность государства по охране природы.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Называть наказания, установленные законом для тех кто наносит вред природе.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Иллюстрировать примерами возможности общественных организации и граждан в сбережении природы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§17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30-31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Практикум по теме «Человек и природа»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Урок развивающего контроля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Научатся:</w:t>
            </w:r>
            <w:r w:rsidRPr="0037393D">
              <w:rPr>
                <w:i/>
              </w:rPr>
              <w:t xml:space="preserve"> </w:t>
            </w:r>
            <w:r w:rsidRPr="0037393D">
              <w:rPr>
                <w:rFonts w:ascii="Times New Roman" w:hAnsi="Times New Roman"/>
                <w:i/>
              </w:rPr>
              <w:t xml:space="preserve">анализировать свои поступки и отношения к природе.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работать с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текстом учебника;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 высказывать собственное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мнение, суждения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П: ставят и формулируют цели и проблему  урока; осознанно и произвольно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строят сообщения в устной и письменной форме, в том числе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творческого и исследовательского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характера.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адекватно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используют речевые средства для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эффективного решения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разнообразных коммуникативных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задач.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Р: планируют свои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действия в соответствии с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поставленной задачей и условиями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её реализации, в том числе во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внутреннем плане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Определяют свою личностную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позицию;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адекватную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дифференцированную самооценку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своей успешности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Систематизировать наиболее часто задаваемые вопросы. Устанавливать причины актуальности тех или иных вопросов для школьников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тесты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Подготовить фотовыставку на экологическую тему, создай экологическую газету или альбом, плакат «Береги природу!»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center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>Итоговое повторение (4 часа)</w:t>
            </w:r>
          </w:p>
        </w:tc>
      </w:tr>
      <w:tr w:rsidR="003658F8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32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«Человек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b/>
                <w:i/>
              </w:rPr>
              <w:t xml:space="preserve">в экономических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393D">
              <w:rPr>
                <w:rFonts w:ascii="Times New Roman" w:hAnsi="Times New Roman"/>
                <w:b/>
                <w:i/>
              </w:rPr>
              <w:t>отношениях»</w:t>
            </w:r>
            <w:r w:rsidRPr="0037393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7393D">
              <w:rPr>
                <w:rFonts w:ascii="Times New Roman" w:hAnsi="Times New Roman"/>
                <w:b/>
                <w:i/>
                <w:sz w:val="24"/>
                <w:szCs w:val="24"/>
              </w:rPr>
              <w:t>Защита проектов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7393D">
              <w:rPr>
                <w:rFonts w:ascii="Times New Roman" w:hAnsi="Times New Roman"/>
                <w:i/>
                <w:sz w:val="24"/>
                <w:szCs w:val="24"/>
              </w:rPr>
              <w:t>Урок развивающего контроля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пользоваться дополнительными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источниками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информации, отбирать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материал по заданной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теме; подбирать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иллюстративный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материал к тексту своего совместной деятельности.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выступления.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публично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выступать; высказывать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собственное мнение,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суждения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П: выбирают наиболее эффективные способы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решения задач; контролируют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оценивают процесс и результат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деятельности.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договариваются самооценку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 распределении функций и ролей в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совместной деятельности.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Р: адекватно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воспринимают предложения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оценку учителей, товарищей,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родителей и других людей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Определяют свою личностную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позицию;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адекватную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дифференцированную самооценку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своей успешности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  <w:sz w:val="24"/>
                <w:szCs w:val="24"/>
              </w:rPr>
              <w:t>сознательно организуют проектную деятельность на доступном уровне.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7393D">
              <w:rPr>
                <w:rFonts w:ascii="Times New Roman" w:hAnsi="Times New Roman"/>
                <w:i/>
                <w:sz w:val="24"/>
                <w:szCs w:val="24"/>
              </w:rPr>
              <w:t>1.Защита индивидуальных проектов.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 w:rsidRPr="0037393D">
              <w:rPr>
                <w:rFonts w:ascii="Times New Roman" w:hAnsi="Times New Roman"/>
                <w:i/>
                <w:sz w:val="24"/>
                <w:szCs w:val="24"/>
              </w:rPr>
              <w:t>2.Обсуждение проектов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  <w:sz w:val="24"/>
                <w:szCs w:val="24"/>
              </w:rPr>
              <w:t>3.Подго</w:t>
            </w:r>
            <w:r w:rsidRPr="0037393D">
              <w:rPr>
                <w:rFonts w:ascii="Times New Roman" w:hAnsi="Times New Roman"/>
                <w:i/>
                <w:sz w:val="24"/>
                <w:szCs w:val="24"/>
              </w:rPr>
              <w:softHyphen/>
              <w:t>товка к кон</w:t>
            </w:r>
            <w:r w:rsidRPr="0037393D">
              <w:rPr>
                <w:rFonts w:ascii="Times New Roman" w:hAnsi="Times New Roman"/>
                <w:i/>
                <w:sz w:val="24"/>
                <w:szCs w:val="24"/>
              </w:rPr>
              <w:softHyphen/>
              <w:t>троль</w:t>
            </w:r>
            <w:r w:rsidRPr="0037393D">
              <w:rPr>
                <w:rFonts w:ascii="Times New Roman" w:hAnsi="Times New Roman"/>
                <w:i/>
                <w:sz w:val="24"/>
                <w:szCs w:val="24"/>
              </w:rPr>
              <w:softHyphen/>
              <w:t>ной ра</w:t>
            </w:r>
            <w:r w:rsidRPr="0037393D">
              <w:rPr>
                <w:rFonts w:ascii="Times New Roman" w:hAnsi="Times New Roman"/>
                <w:i/>
                <w:sz w:val="24"/>
                <w:szCs w:val="24"/>
              </w:rPr>
              <w:softHyphen/>
              <w:t>боте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Повторить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§ 1-17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  <w:tr w:rsidR="003658F8" w:rsidRPr="0037393D" w:rsidTr="005A034A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33-35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393D">
              <w:rPr>
                <w:rFonts w:ascii="Times New Roman" w:hAnsi="Times New Roman"/>
                <w:b/>
                <w:i/>
                <w:sz w:val="24"/>
                <w:szCs w:val="24"/>
              </w:rPr>
              <w:t>Итоговое повторение курса «Обществознание»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b/>
                <w:i/>
              </w:rPr>
            </w:pPr>
            <w:r w:rsidRPr="0037393D">
              <w:rPr>
                <w:rFonts w:ascii="Times New Roman" w:hAnsi="Times New Roman"/>
                <w:i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Научатся: выполнять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контрольные задания по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обществознанию.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Получат возможность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научиться: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преобразовывать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извлечённую информацию в соответствии с заданием используют речевые средства (выделять главное, сравнивать, выражать свое отношение)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представлять её в виде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письменного текста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П: ставят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 формулируют цели и проблему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урока; осознанно и произвольно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строят сообщения в устной 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письменной форме, в том числе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творческого и исследовательского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характера.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К: адекватно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используют речевые средства для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эффективного решения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разнообразных коммуникативных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задач.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Р: планируют свои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действия в соответствии с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поставленной задачей и условиями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её реализации, в том числе во </w:t>
            </w:r>
          </w:p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внутреннем плане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Выражают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адекватное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понимание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причин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успешности/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неуспешности учебной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деятельности,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устойчивую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учебно-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познавательную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мотивацию </w:t>
            </w:r>
          </w:p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>учения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  <w:sz w:val="24"/>
                <w:szCs w:val="24"/>
              </w:rPr>
              <w:t>провести диагностику результатов обучения в 7 классе. Подвести итоги учебной работы за год. Наметить перспективы обучения в 8 классе.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  <w:r w:rsidRPr="0037393D">
              <w:rPr>
                <w:rFonts w:ascii="Times New Roman" w:hAnsi="Times New Roman"/>
                <w:i/>
              </w:rPr>
              <w:t xml:space="preserve">Тесты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F8" w:rsidRPr="0037393D" w:rsidRDefault="003658F8" w:rsidP="005A034A">
            <w:pPr>
              <w:pStyle w:val="NoSpacing"/>
              <w:jc w:val="both"/>
              <w:rPr>
                <w:rFonts w:ascii="Times New Roman" w:hAnsi="Times New Roman"/>
                <w:i/>
              </w:rPr>
            </w:pPr>
          </w:p>
        </w:tc>
      </w:tr>
    </w:tbl>
    <w:p w:rsidR="003658F8" w:rsidRDefault="003658F8" w:rsidP="00C5419B"/>
    <w:p w:rsidR="003658F8" w:rsidRDefault="003658F8" w:rsidP="00C5419B"/>
    <w:p w:rsidR="003658F8" w:rsidRDefault="003658F8" w:rsidP="00C5419B"/>
    <w:p w:rsidR="003658F8" w:rsidRDefault="003658F8" w:rsidP="00C5419B"/>
    <w:p w:rsidR="003658F8" w:rsidRDefault="003658F8" w:rsidP="00C5419B"/>
    <w:p w:rsidR="003658F8" w:rsidRDefault="003658F8" w:rsidP="00405E50">
      <w:pPr>
        <w:pStyle w:val="Style19"/>
        <w:widowControl/>
        <w:rPr>
          <w:lang w:eastAsia="ar-SA"/>
        </w:rPr>
      </w:pPr>
    </w:p>
    <w:p w:rsidR="003658F8" w:rsidRDefault="003658F8" w:rsidP="00405E50">
      <w:pPr>
        <w:pStyle w:val="Style19"/>
        <w:widowControl/>
        <w:rPr>
          <w:lang w:eastAsia="ar-SA"/>
        </w:rPr>
      </w:pPr>
    </w:p>
    <w:p w:rsidR="003658F8" w:rsidRDefault="003658F8" w:rsidP="00405E50">
      <w:pPr>
        <w:pStyle w:val="Style19"/>
        <w:widowControl/>
        <w:rPr>
          <w:lang w:eastAsia="ar-SA"/>
        </w:rPr>
      </w:pPr>
    </w:p>
    <w:p w:rsidR="003658F8" w:rsidRDefault="003658F8" w:rsidP="00405E50">
      <w:pPr>
        <w:pStyle w:val="Style19"/>
        <w:widowControl/>
        <w:rPr>
          <w:lang w:eastAsia="ar-SA"/>
        </w:rPr>
      </w:pPr>
    </w:p>
    <w:p w:rsidR="003658F8" w:rsidRPr="00057B0F" w:rsidRDefault="003658F8" w:rsidP="00405E50">
      <w:pPr>
        <w:pStyle w:val="Style19"/>
        <w:widowControl/>
        <w:rPr>
          <w:rStyle w:val="FontStyle132"/>
          <w:rFonts w:ascii="Times New Roman" w:hAnsi="Times New Roman"/>
          <w:bCs/>
          <w:sz w:val="24"/>
        </w:rPr>
      </w:pPr>
      <w:r w:rsidRPr="00057B0F">
        <w:rPr>
          <w:lang w:eastAsia="ar-SA"/>
        </w:rPr>
        <w:t xml:space="preserve">                                                                                           </w:t>
      </w:r>
      <w:r>
        <w:rPr>
          <w:lang w:eastAsia="ar-SA"/>
        </w:rPr>
        <w:t xml:space="preserve">        </w:t>
      </w:r>
      <w:r w:rsidRPr="00057B0F">
        <w:rPr>
          <w:rStyle w:val="FontStyle132"/>
          <w:rFonts w:ascii="Times New Roman" w:hAnsi="Times New Roman"/>
          <w:bCs/>
          <w:sz w:val="24"/>
        </w:rPr>
        <w:t>Календарно-тематическое планирование</w:t>
      </w:r>
    </w:p>
    <w:p w:rsidR="003658F8" w:rsidRPr="00057B0F" w:rsidRDefault="003658F8" w:rsidP="005A034A">
      <w:pPr>
        <w:pStyle w:val="NoSpacing"/>
        <w:ind w:left="-567" w:firstLine="1287"/>
        <w:rPr>
          <w:rFonts w:ascii="Times New Roman" w:hAnsi="Times New Roman"/>
          <w:sz w:val="24"/>
          <w:szCs w:val="24"/>
        </w:rPr>
      </w:pPr>
    </w:p>
    <w:p w:rsidR="003658F8" w:rsidRPr="00057B0F" w:rsidRDefault="003658F8" w:rsidP="005A034A">
      <w:pPr>
        <w:pStyle w:val="ListParagraph"/>
        <w:jc w:val="center"/>
        <w:rPr>
          <w:rFonts w:ascii="Times New Roman" w:hAnsi="Times New Roman"/>
          <w:b/>
          <w:sz w:val="20"/>
          <w:szCs w:val="20"/>
        </w:rPr>
      </w:pPr>
      <w:r w:rsidRPr="00057B0F">
        <w:rPr>
          <w:rFonts w:ascii="Times New Roman" w:hAnsi="Times New Roman"/>
          <w:b/>
          <w:sz w:val="20"/>
          <w:szCs w:val="20"/>
        </w:rPr>
        <w:t>Обществознание (34 часа) 8 (а, б)</w:t>
      </w:r>
    </w:p>
    <w:p w:rsidR="003658F8" w:rsidRPr="00057B0F" w:rsidRDefault="003658F8" w:rsidP="005A034A">
      <w:pPr>
        <w:rPr>
          <w:b/>
          <w:sz w:val="20"/>
          <w:szCs w:val="20"/>
        </w:rPr>
      </w:pPr>
      <w:bookmarkStart w:id="0" w:name="_GoBack"/>
      <w:bookmarkEnd w:id="0"/>
    </w:p>
    <w:tbl>
      <w:tblPr>
        <w:tblW w:w="1667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94"/>
        <w:gridCol w:w="99"/>
        <w:gridCol w:w="50"/>
        <w:gridCol w:w="582"/>
        <w:gridCol w:w="312"/>
        <w:gridCol w:w="148"/>
        <w:gridCol w:w="42"/>
        <w:gridCol w:w="93"/>
        <w:gridCol w:w="312"/>
        <w:gridCol w:w="148"/>
        <w:gridCol w:w="14"/>
        <w:gridCol w:w="709"/>
        <w:gridCol w:w="22"/>
        <w:gridCol w:w="149"/>
        <w:gridCol w:w="149"/>
        <w:gridCol w:w="432"/>
        <w:gridCol w:w="312"/>
        <w:gridCol w:w="149"/>
        <w:gridCol w:w="149"/>
        <w:gridCol w:w="2233"/>
        <w:gridCol w:w="2114"/>
        <w:gridCol w:w="566"/>
        <w:gridCol w:w="148"/>
        <w:gridCol w:w="2382"/>
        <w:gridCol w:w="447"/>
        <w:gridCol w:w="1936"/>
        <w:gridCol w:w="743"/>
        <w:gridCol w:w="1340"/>
      </w:tblGrid>
      <w:tr w:rsidR="003658F8" w:rsidRPr="00057B0F" w:rsidTr="00057B0F">
        <w:trPr>
          <w:trHeight w:val="591"/>
        </w:trPr>
        <w:tc>
          <w:tcPr>
            <w:tcW w:w="894" w:type="dxa"/>
            <w:vMerge w:val="restart"/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31" w:type="dxa"/>
            <w:gridSpan w:val="3"/>
            <w:vMerge w:val="restart"/>
          </w:tcPr>
          <w:p w:rsidR="003658F8" w:rsidRPr="00057B0F" w:rsidRDefault="003658F8" w:rsidP="005A034A">
            <w:pPr>
              <w:shd w:val="clear" w:color="auto" w:fill="FFFFFF"/>
              <w:contextualSpacing/>
              <w:jc w:val="center"/>
              <w:rPr>
                <w:b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pacing w:val="-3"/>
                <w:sz w:val="20"/>
                <w:szCs w:val="20"/>
              </w:rPr>
              <w:t>Содержание (раздела, темы)</w:t>
            </w:r>
          </w:p>
        </w:tc>
        <w:tc>
          <w:tcPr>
            <w:tcW w:w="595" w:type="dxa"/>
            <w:gridSpan w:val="4"/>
            <w:vMerge w:val="restart"/>
          </w:tcPr>
          <w:p w:rsidR="003658F8" w:rsidRPr="00057B0F" w:rsidRDefault="003658F8" w:rsidP="005A034A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z w:val="20"/>
                <w:szCs w:val="20"/>
              </w:rPr>
              <w:t>Кол-во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354" w:type="dxa"/>
            <w:gridSpan w:val="6"/>
            <w:vMerge w:val="restart"/>
          </w:tcPr>
          <w:p w:rsidR="003658F8" w:rsidRPr="00057B0F" w:rsidRDefault="003658F8" w:rsidP="005A034A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042" w:type="dxa"/>
            <w:gridSpan w:val="4"/>
            <w:vMerge w:val="restart"/>
          </w:tcPr>
          <w:p w:rsidR="003658F8" w:rsidRPr="00057B0F" w:rsidRDefault="003658F8" w:rsidP="005A034A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z w:val="20"/>
                <w:szCs w:val="20"/>
              </w:rPr>
              <w:t>Тип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center"/>
              <w:rPr>
                <w:b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pacing w:val="-2"/>
                <w:sz w:val="20"/>
                <w:szCs w:val="20"/>
              </w:rPr>
              <w:t>урока</w:t>
            </w:r>
          </w:p>
        </w:tc>
        <w:tc>
          <w:tcPr>
            <w:tcW w:w="8039" w:type="dxa"/>
            <w:gridSpan w:val="7"/>
          </w:tcPr>
          <w:p w:rsidR="003658F8" w:rsidRPr="00057B0F" w:rsidRDefault="003658F8" w:rsidP="005A034A">
            <w:pPr>
              <w:shd w:val="clear" w:color="auto" w:fill="FFFFFF"/>
              <w:contextualSpacing/>
              <w:jc w:val="center"/>
              <w:rPr>
                <w:b/>
                <w:sz w:val="20"/>
                <w:szCs w:val="20"/>
              </w:rPr>
            </w:pPr>
            <w:r w:rsidRPr="00057B0F">
              <w:rPr>
                <w:b/>
                <w:color w:val="000000"/>
                <w:sz w:val="20"/>
                <w:szCs w:val="20"/>
              </w:rPr>
              <w:t>Планируемые результаты</w:t>
            </w:r>
          </w:p>
        </w:tc>
        <w:tc>
          <w:tcPr>
            <w:tcW w:w="2679" w:type="dxa"/>
            <w:gridSpan w:val="2"/>
            <w:vMerge w:val="restart"/>
          </w:tcPr>
          <w:p w:rsidR="003658F8" w:rsidRPr="00057B0F" w:rsidRDefault="003658F8" w:rsidP="005A034A">
            <w:pPr>
              <w:shd w:val="clear" w:color="auto" w:fill="FFFFFF"/>
              <w:contextualSpacing/>
              <w:jc w:val="center"/>
              <w:rPr>
                <w:b/>
                <w:sz w:val="20"/>
                <w:szCs w:val="20"/>
              </w:rPr>
            </w:pPr>
            <w:r w:rsidRPr="00057B0F">
              <w:rPr>
                <w:b/>
                <w:sz w:val="20"/>
                <w:szCs w:val="20"/>
              </w:rPr>
              <w:t>Виды деятельности (элементы содержания, контроль)</w:t>
            </w:r>
          </w:p>
        </w:tc>
        <w:tc>
          <w:tcPr>
            <w:tcW w:w="1340" w:type="dxa"/>
            <w:vMerge w:val="restart"/>
          </w:tcPr>
          <w:p w:rsidR="003658F8" w:rsidRPr="00057B0F" w:rsidRDefault="003658F8" w:rsidP="005A034A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pacing w:val="-2"/>
                <w:sz w:val="20"/>
                <w:szCs w:val="20"/>
              </w:rPr>
              <w:t>Дом.</w:t>
            </w:r>
          </w:p>
          <w:p w:rsidR="003658F8" w:rsidRPr="00057B0F" w:rsidRDefault="003658F8" w:rsidP="005A034A">
            <w:pPr>
              <w:shd w:val="clear" w:color="auto" w:fill="FFFFFF"/>
              <w:ind w:left="125"/>
              <w:contextualSpacing/>
              <w:jc w:val="center"/>
              <w:rPr>
                <w:b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pacing w:val="-3"/>
                <w:sz w:val="20"/>
                <w:szCs w:val="20"/>
              </w:rPr>
              <w:t>задание</w:t>
            </w:r>
          </w:p>
        </w:tc>
      </w:tr>
      <w:tr w:rsidR="003658F8" w:rsidRPr="00057B0F" w:rsidTr="00057B0F">
        <w:trPr>
          <w:trHeight w:val="509"/>
        </w:trPr>
        <w:tc>
          <w:tcPr>
            <w:tcW w:w="894" w:type="dxa"/>
            <w:vMerge/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31" w:type="dxa"/>
            <w:gridSpan w:val="3"/>
            <w:vMerge/>
          </w:tcPr>
          <w:p w:rsidR="003658F8" w:rsidRPr="00057B0F" w:rsidRDefault="003658F8" w:rsidP="005A034A">
            <w:pPr>
              <w:shd w:val="clear" w:color="auto" w:fill="FFFFFF"/>
              <w:ind w:left="192"/>
              <w:contextualSpacing/>
              <w:jc w:val="both"/>
              <w:rPr>
                <w:b/>
                <w:bCs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595" w:type="dxa"/>
            <w:gridSpan w:val="4"/>
            <w:vMerge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gridSpan w:val="6"/>
            <w:vMerge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gridSpan w:val="4"/>
            <w:vMerge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2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pacing w:val="-5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pacing w:val="-5"/>
                <w:sz w:val="20"/>
                <w:szCs w:val="20"/>
              </w:rPr>
              <w:t>Предметные УУД</w:t>
            </w:r>
          </w:p>
        </w:tc>
        <w:tc>
          <w:tcPr>
            <w:tcW w:w="2828" w:type="dxa"/>
            <w:gridSpan w:val="3"/>
          </w:tcPr>
          <w:p w:rsidR="003658F8" w:rsidRPr="00057B0F" w:rsidRDefault="003658F8" w:rsidP="005A034A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pacing w:val="-5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pacing w:val="-5"/>
                <w:sz w:val="20"/>
                <w:szCs w:val="20"/>
              </w:rPr>
              <w:t>Метапредметные УУД</w:t>
            </w:r>
          </w:p>
        </w:tc>
        <w:tc>
          <w:tcPr>
            <w:tcW w:w="2829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pacing w:val="-5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pacing w:val="-5"/>
                <w:sz w:val="20"/>
                <w:szCs w:val="20"/>
              </w:rPr>
              <w:t>Личностные УУД</w:t>
            </w:r>
          </w:p>
        </w:tc>
        <w:tc>
          <w:tcPr>
            <w:tcW w:w="2679" w:type="dxa"/>
            <w:gridSpan w:val="2"/>
            <w:vMerge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40" w:type="dxa"/>
            <w:vMerge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658F8" w:rsidRPr="00057B0F" w:rsidTr="00057B0F">
        <w:trPr>
          <w:trHeight w:val="509"/>
        </w:trPr>
        <w:tc>
          <w:tcPr>
            <w:tcW w:w="894" w:type="dxa"/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31" w:type="dxa"/>
            <w:gridSpan w:val="3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Вводный урок</w:t>
            </w:r>
          </w:p>
        </w:tc>
        <w:tc>
          <w:tcPr>
            <w:tcW w:w="595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4" w:type="dxa"/>
            <w:gridSpan w:val="6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Вводный</w:t>
            </w:r>
          </w:p>
        </w:tc>
        <w:tc>
          <w:tcPr>
            <w:tcW w:w="2382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5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5"/>
                <w:sz w:val="20"/>
                <w:szCs w:val="20"/>
              </w:rPr>
              <w:t xml:space="preserve">Получат возможность научиться: </w:t>
            </w:r>
            <w:r w:rsidRPr="00057B0F">
              <w:rPr>
                <w:sz w:val="20"/>
                <w:szCs w:val="20"/>
              </w:rPr>
              <w:t>как добиваться успехов в работе в классе и дома</w:t>
            </w:r>
          </w:p>
        </w:tc>
        <w:tc>
          <w:tcPr>
            <w:tcW w:w="2828" w:type="dxa"/>
            <w:gridSpan w:val="3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Познавательные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давать определения понятиям.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5"/>
                <w:sz w:val="20"/>
                <w:szCs w:val="20"/>
              </w:rPr>
            </w:pPr>
            <w:r w:rsidRPr="00057B0F">
              <w:rPr>
                <w:i/>
                <w:sz w:val="20"/>
                <w:szCs w:val="20"/>
              </w:rPr>
              <w:t>Коммуникативные:</w:t>
            </w:r>
            <w:r w:rsidRPr="00057B0F">
              <w:rPr>
                <w:sz w:val="20"/>
                <w:szCs w:val="20"/>
              </w:rPr>
              <w:t xml:space="preserve"> участвовать в обсуждении вопроса о том, для чего нужно изучать обществознания</w:t>
            </w:r>
          </w:p>
        </w:tc>
        <w:tc>
          <w:tcPr>
            <w:tcW w:w="2829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5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Формирование мотивации к изучению обществознания</w:t>
            </w:r>
          </w:p>
        </w:tc>
        <w:tc>
          <w:tcPr>
            <w:tcW w:w="2679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Вспомнить основные итоги прошлого года обучения. Познакомиться с основным содержанием курса 8 класса. Наметить перспективу совершенствования умений и навыков в процессе учебной деятельности. Определить основные требования к результатам обучения и критерии успешной работы учащихся</w:t>
            </w:r>
          </w:p>
        </w:tc>
        <w:tc>
          <w:tcPr>
            <w:tcW w:w="1340" w:type="dxa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С. 4-6 прочитать</w:t>
            </w:r>
          </w:p>
        </w:tc>
      </w:tr>
      <w:tr w:rsidR="003658F8" w:rsidRPr="00057B0F" w:rsidTr="00057B0F">
        <w:trPr>
          <w:trHeight w:val="509"/>
        </w:trPr>
        <w:tc>
          <w:tcPr>
            <w:tcW w:w="16674" w:type="dxa"/>
            <w:gridSpan w:val="28"/>
          </w:tcPr>
          <w:p w:rsidR="003658F8" w:rsidRPr="00057B0F" w:rsidRDefault="003658F8" w:rsidP="005A034A">
            <w:pPr>
              <w:shd w:val="clear" w:color="auto" w:fill="FFFFFF"/>
              <w:ind w:firstLine="360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z w:val="20"/>
                <w:szCs w:val="20"/>
              </w:rPr>
              <w:t>Глава I. Личность и общество (6 ч.)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658F8" w:rsidRPr="00057B0F" w:rsidTr="00057B0F">
        <w:trPr>
          <w:trHeight w:val="966"/>
        </w:trPr>
        <w:tc>
          <w:tcPr>
            <w:tcW w:w="894" w:type="dxa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3" w:type="dxa"/>
            <w:gridSpan w:val="4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Что делает человека человеком</w:t>
            </w:r>
          </w:p>
        </w:tc>
        <w:tc>
          <w:tcPr>
            <w:tcW w:w="595" w:type="dxa"/>
            <w:gridSpan w:val="4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2" w:type="dxa"/>
            <w:gridSpan w:val="5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ИНМ</w:t>
            </w:r>
          </w:p>
        </w:tc>
        <w:tc>
          <w:tcPr>
            <w:tcW w:w="2531" w:type="dxa"/>
            <w:gridSpan w:val="3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Научаться: выявлять природное и общественное в человеке.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Получат возможность научиться: определять способность человека к творчеству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выявляют особенности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и признаки объектов; приводят примеры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 xml:space="preserve">в качестве доказательства выдвигаемых  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положений.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взаимодействуют в ходе групповой работы, ведут диалог, участвуют в дискуссии; принимают дру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гое мнение и позицию, допускают суще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ствование различных точек зрения.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0"/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прогнозируют результа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ты уровня усвоения изучаемого материа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ла; принимают и сохраняют учебную задачу</w:t>
            </w:r>
          </w:p>
        </w:tc>
        <w:tc>
          <w:tcPr>
            <w:tcW w:w="2829" w:type="dxa"/>
            <w:gridSpan w:val="2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Сохраняют мо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тивацию к учебной деятельно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сти; проявляют интерес к ново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му учебному 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териалу; выра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жают положи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тельное 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ние к процессу познания; адек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ватно понимают причины 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ности/неуспешности учебной деятельности</w:t>
            </w:r>
          </w:p>
        </w:tc>
        <w:tc>
          <w:tcPr>
            <w:tcW w:w="2679" w:type="dxa"/>
            <w:gridSpan w:val="2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 xml:space="preserve">Выявить отличия человека от животных. Объяснять человеческие качества. Различать биологические и природные качества человека. Характеризовать и конкретизировать примерами биологическое и социальное в человеке. Определять своё отношение к различным качествам человека. Выявлять связь между мышлением и речью. Объяснять понятие «самореализация». Определять и конкретизировать примерами сущностные характеристики деятельности. Приводить примеры основных видов деятельности </w:t>
            </w:r>
          </w:p>
        </w:tc>
        <w:tc>
          <w:tcPr>
            <w:tcW w:w="1340" w:type="dxa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Записи в тетради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§1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Вопросы стр 12-13</w:t>
            </w:r>
          </w:p>
        </w:tc>
      </w:tr>
      <w:tr w:rsidR="003658F8" w:rsidRPr="00057B0F" w:rsidTr="00057B0F">
        <w:trPr>
          <w:trHeight w:val="274"/>
        </w:trPr>
        <w:tc>
          <w:tcPr>
            <w:tcW w:w="894" w:type="dxa"/>
            <w:tcBorders>
              <w:top w:val="single" w:sz="4" w:space="0" w:color="auto"/>
            </w:tcBorders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43" w:type="dxa"/>
            <w:gridSpan w:val="4"/>
            <w:tcBorders>
              <w:top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ind w:left="192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Человек, общество и природа.</w:t>
            </w:r>
          </w:p>
        </w:tc>
        <w:tc>
          <w:tcPr>
            <w:tcW w:w="595" w:type="dxa"/>
            <w:gridSpan w:val="4"/>
            <w:tcBorders>
              <w:top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2" w:type="dxa"/>
            <w:gridSpan w:val="5"/>
            <w:tcBorders>
              <w:top w:val="single" w:sz="4" w:space="0" w:color="auto"/>
            </w:tcBorders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</w:tcBorders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Комбинированный</w:t>
            </w:r>
          </w:p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531" w:type="dxa"/>
            <w:gridSpan w:val="3"/>
            <w:tcBorders>
              <w:top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2"/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Научаться: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различать понятия ноосфера, биосфера.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определять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место человека в мире природы.</w:t>
            </w:r>
          </w:p>
        </w:tc>
        <w:tc>
          <w:tcPr>
            <w:tcW w:w="2114" w:type="dxa"/>
            <w:tcBorders>
              <w:top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устанавливают при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 чинно-следственные связи и зависимости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 xml:space="preserve">между объектами. 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планируют цели и способы взаимодействия; обменивают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ся мнениями, слушают друг друга, пони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мают позицию партнера, в том числе и отличную от своей, согласовывают дей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ствия с партнером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2"/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Проявляют заинтересованность не только в личном успехе, но и в решении про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блемных заданий всей группой; выражают поло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жительное от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ношение к процессу познания; адекватно понимают причины успешности/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неуспешности учебной деятельности</w:t>
            </w:r>
          </w:p>
        </w:tc>
        <w:tc>
          <w:tcPr>
            <w:tcW w:w="2679" w:type="dxa"/>
            <w:gridSpan w:val="2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Раскрывать смысл понятия «ноосфера». Оценивать утверждение о связи природы и общества и аргументировать свою оценку. Характеризовать возможности человеческого разума. Раскрывать значение моральных норм. Конкретизировать на примерах влияние природных условий на людей. Анализировать и оценивать текст с заданных позиций. Анализировать факты и обосновывать сделанные выводы</w:t>
            </w:r>
          </w:p>
        </w:tc>
        <w:tc>
          <w:tcPr>
            <w:tcW w:w="1340" w:type="dxa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11pt"/>
                <w:b w:val="0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</w:rPr>
              <w:t>§2 Вопросы и задания стр18-19</w:t>
            </w:r>
            <w:r w:rsidRPr="00057B0F">
              <w:rPr>
                <w:rStyle w:val="11pt"/>
                <w:sz w:val="20"/>
                <w:szCs w:val="20"/>
              </w:rPr>
              <w:t xml:space="preserve"> Заполнение сравнительной таблицы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658F8" w:rsidRPr="00057B0F" w:rsidTr="00057B0F">
        <w:trPr>
          <w:trHeight w:val="2688"/>
        </w:trPr>
        <w:tc>
          <w:tcPr>
            <w:tcW w:w="894" w:type="dxa"/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43" w:type="dxa"/>
            <w:gridSpan w:val="4"/>
          </w:tcPr>
          <w:p w:rsidR="003658F8" w:rsidRPr="00057B0F" w:rsidRDefault="003658F8" w:rsidP="005A034A">
            <w:pPr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Общество как форма жизнедеятельности людей</w:t>
            </w:r>
          </w:p>
        </w:tc>
        <w:tc>
          <w:tcPr>
            <w:tcW w:w="595" w:type="dxa"/>
            <w:gridSpan w:val="4"/>
            <w:tcBorders>
              <w:top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2" w:type="dxa"/>
            <w:gridSpan w:val="5"/>
            <w:tcBorders>
              <w:top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Комбинированный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называть сферы общественной жизни и давать краткую характеристику. </w:t>
            </w: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 xml:space="preserve">Получат возможность научиться 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>определять взаимосвязь сфер общественной жизни на конкретных примерах. Называть ступени развития общества, исторические типы общества.</w:t>
            </w:r>
          </w:p>
        </w:tc>
        <w:tc>
          <w:tcPr>
            <w:tcW w:w="2114" w:type="dxa"/>
            <w:tcBorders>
              <w:top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самостоятельно выде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ляют и формулируют цели; анализиру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ют вопросы, формулируют ответы. </w:t>
            </w: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участвуют в коллек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тивном обсуждении проблем; обменива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ются мнениями, понимают позицию партнера.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задачу; самостоятельно выде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ляют и формулируют цель; составляют план и последовательность действий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Применяют пра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вила делового сотрудничества; сравнивают раз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ные точки зре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ния; оценивают собственную учебную дея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тельность; вы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ражают положи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тельное 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ние к процессу познания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2679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Выделять существенные признаки общества. Называть сферы общественной жизни и характерные для них социальные явления. Показывать на конкретных примерах взаимосвязь основных сфер общественной жизни</w:t>
            </w:r>
          </w:p>
        </w:tc>
        <w:tc>
          <w:tcPr>
            <w:tcW w:w="1340" w:type="dxa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§3 прочитать. Вопросы и задания стр26-27</w:t>
            </w:r>
          </w:p>
        </w:tc>
      </w:tr>
      <w:tr w:rsidR="003658F8" w:rsidRPr="00057B0F" w:rsidTr="00057B0F">
        <w:trPr>
          <w:trHeight w:val="1516"/>
        </w:trPr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Развитие общества</w:t>
            </w:r>
          </w:p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595" w:type="dxa"/>
            <w:gridSpan w:val="4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2" w:type="dxa"/>
            <w:gridSpan w:val="5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ИНМ</w:t>
            </w:r>
          </w:p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531" w:type="dxa"/>
            <w:gridSpan w:val="3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характеризовать социальные изменения и их формы.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 xml:space="preserve">Получат возможность научиться: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определять термин «глобальные проблемы современности»</w:t>
            </w: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самостоятельно выде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ляют и формулируют цели; анализируют вопросы, формулируют ответы. </w:t>
            </w: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участвуют в коллек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тивном обсуждении проблем; обменива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ются мнениями, понимают позицию партнера.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ставят учебную задачу на основе соотнесения того, что уже из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вестно и усвоено, и того, что ещё неиз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вестно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rStyle w:val="c2"/>
                <w:sz w:val="20"/>
                <w:szCs w:val="20"/>
              </w:rPr>
            </w:pPr>
          </w:p>
        </w:tc>
        <w:tc>
          <w:tcPr>
            <w:tcW w:w="3543" w:type="dxa"/>
            <w:gridSpan w:val="4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Оценивают собственную учебную дея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тельность, свои достижения; анализируют и характеризуют эмоциональное состояние и чув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ства окружаю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щих, строят свои взаимоотноше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ния с их учетом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Выявлять изменения социальной структуры, связанные с переходом в постиндустриальное общество. Анализировать факты социальной действительности, связанные с изменением структуры общества. Раскрывать смысл понятия «общественный прогресс». Приводить примеры прогрессивных и регрессивных изменений в обществе. Характеризовать и конкретизировать фактами социальной жизни перемены, происходящие в современном обществе (ускорение общественного развития). Использовать элементы причинно-следственного анализа при характеристике глобальных проблем 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§4Вопросы и задания стр33-34</w:t>
            </w:r>
          </w:p>
        </w:tc>
      </w:tr>
      <w:tr w:rsidR="003658F8" w:rsidRPr="00057B0F" w:rsidTr="00057B0F">
        <w:trPr>
          <w:trHeight w:val="1516"/>
        </w:trPr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Как стать личностью </w:t>
            </w:r>
          </w:p>
        </w:tc>
        <w:tc>
          <w:tcPr>
            <w:tcW w:w="595" w:type="dxa"/>
            <w:gridSpan w:val="4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2" w:type="dxa"/>
            <w:gridSpan w:val="5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31" w:type="dxa"/>
            <w:gridSpan w:val="3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давать определения понятиям личность, индивидуальность, социализация, мировоззрение. 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 xml:space="preserve">Получат возможность научиться: 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>определять качества сильной личности, жизненные ценности и ориентиры</w:t>
            </w: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овладевают целост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ными представлениями о качествах лич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 человека; привлекают информа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цию, полученную ранее, для решения учебной задачи.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планируют цели и способы взаимодействия; обменивают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ся мнениями; участвуют в коллективном обсуждении проблем; распределяют обя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занности, проявляют способность к взаи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модействию.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учитывают ориентиры, данные учителем, при освоении нового учебного материала</w:t>
            </w:r>
          </w:p>
        </w:tc>
        <w:tc>
          <w:tcPr>
            <w:tcW w:w="3543" w:type="dxa"/>
            <w:gridSpan w:val="4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ind w:left="-5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Сравнивают разные точки зре</w:t>
            </w:r>
            <w:r w:rsidRPr="00057B0F">
              <w:rPr>
                <w:sz w:val="20"/>
                <w:szCs w:val="20"/>
              </w:rPr>
              <w:softHyphen/>
              <w:t>ния; оценивают собственную учебную дея</w:t>
            </w:r>
            <w:r w:rsidRPr="00057B0F">
              <w:rPr>
                <w:sz w:val="20"/>
                <w:szCs w:val="20"/>
              </w:rPr>
              <w:softHyphen/>
              <w:t>тельность; со</w:t>
            </w:r>
            <w:r w:rsidRPr="00057B0F">
              <w:rPr>
                <w:sz w:val="20"/>
                <w:szCs w:val="20"/>
              </w:rPr>
              <w:softHyphen/>
              <w:t>храняют мотивацию к учебной</w:t>
            </w:r>
          </w:p>
          <w:p w:rsidR="003658F8" w:rsidRPr="00057B0F" w:rsidRDefault="003658F8" w:rsidP="005A034A">
            <w:pPr>
              <w:ind w:left="-5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деятельности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Раскрывать на конкретных примерах смысл понятия «индивидуальность». Использовать элементы причинно-следственного анализа при характеристике социальных параметров личности. Выявлять и сравнивать признаки, характеризующие человека как индивида, индивидуальность и личность. Описывать агенты социализации, оказывающие влияние на личность. Исследовать несложные практические ситуации, в которых проявляются различные качества личности, её мировоззрение, жизненные ценности и ориентиры 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§5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Подготовка к тестированию по итогам главы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Стр. 43-44</w:t>
            </w:r>
          </w:p>
        </w:tc>
      </w:tr>
      <w:tr w:rsidR="003658F8" w:rsidRPr="00057B0F" w:rsidTr="00057B0F">
        <w:trPr>
          <w:trHeight w:val="1516"/>
        </w:trPr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0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Практикум по теме «Личность и общество»</w:t>
            </w:r>
          </w:p>
        </w:tc>
        <w:tc>
          <w:tcPr>
            <w:tcW w:w="595" w:type="dxa"/>
            <w:gridSpan w:val="4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2" w:type="dxa"/>
            <w:gridSpan w:val="5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sz w:val="20"/>
                <w:szCs w:val="20"/>
              </w:rPr>
            </w:pPr>
          </w:p>
        </w:tc>
        <w:tc>
          <w:tcPr>
            <w:tcW w:w="893" w:type="dxa"/>
            <w:gridSpan w:val="3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ПОУ</w:t>
            </w:r>
          </w:p>
        </w:tc>
        <w:tc>
          <w:tcPr>
            <w:tcW w:w="2531" w:type="dxa"/>
            <w:gridSpan w:val="3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Style w:val="c7"/>
                <w:rFonts w:ascii="Times New Roman" w:hAnsi="Times New Roman"/>
                <w:sz w:val="20"/>
                <w:szCs w:val="20"/>
              </w:rPr>
              <w:t>определять основные понятия к главе «Личность и общество»</w:t>
            </w: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овладевают целост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ными представлениями о качествах лич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 человека; привлекают информа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цию, полученную ранее, для решения познавательных задач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4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Сохраняют мотивацию к учебной деятельно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сти; проявляют интерес к ново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му учебному 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териалу; выра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жают положи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тельное 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ние к процессу познания; адек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ватно понимают причины 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ности/неуспеш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 учебной деятельности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/>
                <w:b w:val="0"/>
                <w:bCs/>
                <w:szCs w:val="20"/>
              </w:rPr>
            </w:pPr>
            <w:r w:rsidRPr="00057B0F">
              <w:rPr>
                <w:rStyle w:val="FontStyle132"/>
                <w:rFonts w:ascii="Times New Roman" w:hAnsi="Times New Roman"/>
                <w:bCs/>
                <w:szCs w:val="20"/>
              </w:rPr>
              <w:t>Обобщать и систематизировать знания и умения по изученной теме</w:t>
            </w:r>
          </w:p>
          <w:p w:rsidR="003658F8" w:rsidRPr="00057B0F" w:rsidRDefault="003658F8" w:rsidP="005A034A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057B0F">
              <w:rPr>
                <w:rStyle w:val="FontStyle132"/>
                <w:rFonts w:ascii="Times New Roman" w:hAnsi="Times New Roman"/>
                <w:bCs/>
                <w:szCs w:val="20"/>
              </w:rPr>
              <w:t>Выполнять задания в тестовой форме по изученной теме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658F8" w:rsidRPr="00057B0F" w:rsidTr="00057B0F">
        <w:trPr>
          <w:trHeight w:val="435"/>
        </w:trPr>
        <w:tc>
          <w:tcPr>
            <w:tcW w:w="16674" w:type="dxa"/>
            <w:gridSpan w:val="28"/>
            <w:tcBorders>
              <w:top w:val="single" w:sz="4" w:space="0" w:color="auto"/>
              <w:bottom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ind w:firstLine="360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z w:val="20"/>
                <w:szCs w:val="20"/>
              </w:rPr>
              <w:t>Глава II. Сфера духовной культуры (8 ч.)</w:t>
            </w:r>
          </w:p>
        </w:tc>
      </w:tr>
      <w:tr w:rsidR="003658F8" w:rsidRPr="00057B0F" w:rsidTr="00057B0F">
        <w:trPr>
          <w:trHeight w:val="966"/>
        </w:trPr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057B0F">
              <w:rPr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  <w:bottom w:val="nil"/>
            </w:tcBorders>
          </w:tcPr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Сфера духовной жизни</w:t>
            </w:r>
          </w:p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843" w:type="dxa"/>
            <w:gridSpan w:val="4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>Научаться: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2"/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давать определение понятия культура. 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 xml:space="preserve">Получат возможность научиться: 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определять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тенденции развития духовной культуры в современной России</w:t>
            </w:r>
          </w:p>
        </w:tc>
        <w:tc>
          <w:tcPr>
            <w:tcW w:w="2114" w:type="dxa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выявляют особенности и признаки объектов; приводят примеры в качестве доказательства вы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двигаемых положений. </w:t>
            </w: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взаимодействуют в ходе групповой работы, ведут диалог, участвуют в дискуссии; принимают дру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гое мнение и позицию, допускают суще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ствование различных точек зрения. 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прогнозируют результа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ты уровня усвоения изучаемого материа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ла; принимают и сохраняют учебную задачу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rStyle w:val="c7"/>
                <w:i/>
                <w:sz w:val="20"/>
                <w:szCs w:val="20"/>
              </w:rPr>
            </w:pPr>
          </w:p>
        </w:tc>
        <w:tc>
          <w:tcPr>
            <w:tcW w:w="3096" w:type="dxa"/>
            <w:gridSpan w:val="3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Сохраняют мотивацию к учебной деятельно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сти; проявляют интерес к ново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му учебному 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териалу; выра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жают положи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тельное 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ние к процессу познания; адек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ватно понимают причины 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ности/неуспеш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 учебной деятельности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Определять сущностные характеристики понятия «культура». Различать и описывать явления духовной культуры. Находить и извлекать социальную информацию о достижениях и проблемах культуры из адаптированных источников. Характеризовать духовные ценности российского народа. Выражать своё отношение к тенденциям в культурном развитии</w:t>
            </w:r>
          </w:p>
        </w:tc>
        <w:tc>
          <w:tcPr>
            <w:tcW w:w="20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  <w:lang w:val="en-US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§6 Вопросы и задания стр.</w:t>
            </w:r>
            <w:r w:rsidRPr="00057B0F">
              <w:rPr>
                <w:bCs/>
                <w:color w:val="000000"/>
                <w:spacing w:val="-2"/>
                <w:sz w:val="20"/>
                <w:szCs w:val="20"/>
                <w:lang w:val="en-US"/>
              </w:rPr>
              <w:t>53-54</w:t>
            </w:r>
          </w:p>
        </w:tc>
      </w:tr>
      <w:tr w:rsidR="003658F8" w:rsidRPr="00057B0F" w:rsidTr="00057B0F">
        <w:trPr>
          <w:trHeight w:val="273"/>
        </w:trPr>
        <w:tc>
          <w:tcPr>
            <w:tcW w:w="993" w:type="dxa"/>
            <w:gridSpan w:val="2"/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057B0F">
              <w:rPr>
                <w:bCs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134" w:type="dxa"/>
            <w:gridSpan w:val="5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Мораль. </w:t>
            </w:r>
          </w:p>
        </w:tc>
        <w:tc>
          <w:tcPr>
            <w:tcW w:w="567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gridSpan w:val="4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ИНМ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843" w:type="dxa"/>
            <w:gridSpan w:val="4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2"/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выявлять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основные ценности и нормы морали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>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Получат возможность научиться: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определять критерии морального поведения</w:t>
            </w:r>
          </w:p>
        </w:tc>
        <w:tc>
          <w:tcPr>
            <w:tcW w:w="2114" w:type="dxa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овладевают целост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ными представлениями о качествах лич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 человека; привлекают информа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цию, полученную ранее, для решения учебной задачи.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планируют цели и способы взаимодействия; обменивают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ся мнениями; участвуют в коллективном обсуждении проблем; распределяют обя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занности, проявляют способность к взаи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модействию.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учитывают ориентиры, данные учителем, при освоении нового учебного материала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6" w:type="dxa"/>
            <w:gridSpan w:val="3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Проявляют заинтересованность не только в лич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ном успехе, но и в решении про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блемных заданий всей группой; вы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ражают положи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тельное 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ние к процессу познания; адек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ватно понимают причины 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ности/неуспеш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 учебной деятельности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Объяснять роль морали в жизни общества. Характеризовать основные принципы морали. Характеризовать моральную сторону различных социальных ситуаций. -</w:t>
            </w:r>
          </w:p>
        </w:tc>
        <w:tc>
          <w:tcPr>
            <w:tcW w:w="20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</w:t>
            </w:r>
            <w:r w:rsidRPr="00057B0F">
              <w:rPr>
                <w:bCs/>
                <w:color w:val="000000"/>
                <w:spacing w:val="-2"/>
                <w:sz w:val="20"/>
                <w:szCs w:val="20"/>
                <w:lang w:val="en-US"/>
              </w:rPr>
              <w:t>7</w:t>
            </w: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 xml:space="preserve">, 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Вопросы и задания стр 77-78</w:t>
            </w:r>
          </w:p>
        </w:tc>
      </w:tr>
      <w:tr w:rsidR="003658F8" w:rsidRPr="00057B0F" w:rsidTr="00057B0F">
        <w:trPr>
          <w:trHeight w:val="276"/>
        </w:trPr>
        <w:tc>
          <w:tcPr>
            <w:tcW w:w="993" w:type="dxa"/>
            <w:gridSpan w:val="2"/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5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Долг и совесть</w:t>
            </w:r>
          </w:p>
        </w:tc>
        <w:tc>
          <w:tcPr>
            <w:tcW w:w="567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4"/>
          </w:tcPr>
          <w:p w:rsidR="003658F8" w:rsidRPr="00057B0F" w:rsidRDefault="003658F8" w:rsidP="005A034A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843" w:type="dxa"/>
            <w:gridSpan w:val="4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различать понятия «объективные обязанности» и «моральная ответственность».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 xml:space="preserve">Получат возможность научиться: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использовать элементы причинно-следственного анализа для объяснения влияния моральных устоев на развитие общества и человека.</w:t>
            </w:r>
          </w:p>
        </w:tc>
        <w:tc>
          <w:tcPr>
            <w:tcW w:w="2114" w:type="dxa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устанавливают при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чинно-следственные связи и зависимости между объектами.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планируют цели и способы взаимодействия; обменивают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ся мнениями, слушают друг друга, пони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мают позицию партнера, в том числе и отличную от своей, согласовывают дей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ствия с партнером.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096" w:type="dxa"/>
            <w:gridSpan w:val="3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Сравнивают раз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ные точки зре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ния; оценивают собственную учебную дея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тельность; со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храняют моти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вацию к учебной деятельности</w:t>
            </w:r>
          </w:p>
          <w:p w:rsidR="003658F8" w:rsidRPr="00057B0F" w:rsidRDefault="003658F8" w:rsidP="005A034A">
            <w:pPr>
              <w:contextualSpacing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Осуществлять рефлексию своих нравственных ценностей</w:t>
            </w:r>
          </w:p>
        </w:tc>
        <w:tc>
          <w:tcPr>
            <w:tcW w:w="20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  <w:lang w:val="en-US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</w:t>
            </w:r>
            <w:r w:rsidRPr="00057B0F">
              <w:rPr>
                <w:bCs/>
                <w:color w:val="000000"/>
                <w:spacing w:val="-2"/>
                <w:sz w:val="20"/>
                <w:szCs w:val="20"/>
                <w:lang w:val="en-US"/>
              </w:rPr>
              <w:t>8</w:t>
            </w: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 xml:space="preserve"> Вопросы и задания стр 70-71</w:t>
            </w:r>
          </w:p>
        </w:tc>
      </w:tr>
      <w:tr w:rsidR="003658F8" w:rsidRPr="00057B0F" w:rsidTr="00057B0F">
        <w:trPr>
          <w:trHeight w:val="276"/>
        </w:trPr>
        <w:tc>
          <w:tcPr>
            <w:tcW w:w="993" w:type="dxa"/>
            <w:gridSpan w:val="2"/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gridSpan w:val="5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Моральный выбор — это ответственность</w:t>
            </w:r>
          </w:p>
        </w:tc>
        <w:tc>
          <w:tcPr>
            <w:tcW w:w="567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4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843" w:type="dxa"/>
            <w:gridSpan w:val="4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определять понятия свобода и ответственность.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 xml:space="preserve">Получат возможность научиться: 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сопоставлять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моральные знания и практическое поведение.</w:t>
            </w:r>
          </w:p>
        </w:tc>
        <w:tc>
          <w:tcPr>
            <w:tcW w:w="2114" w:type="dxa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самостоятельно выде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ляют и формулируют цели; анализируют вопросы, формулируют ответы. </w:t>
            </w: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участвуют в коллек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тивном обсуждении проблем; обменива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ются мнениями, понимают позицию партнера.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ставят учебную задачу на основе соотнесения того, что уже из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вестно и усвоено, и того, что ещё неиз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вестно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6" w:type="dxa"/>
            <w:gridSpan w:val="3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Оценивают собственную учебную дея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тельность, свои достижения; анализируют и характеризуют эмоциональное состояние и чув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ства окружаю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щих, строят свои взаимоотноше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ния с их учетом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Приводить примеры морального выбора. Давать нравственные оценки собственным поступкам, поведению других людей</w:t>
            </w:r>
          </w:p>
        </w:tc>
        <w:tc>
          <w:tcPr>
            <w:tcW w:w="20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658F8" w:rsidRPr="00057B0F" w:rsidTr="00057B0F">
        <w:trPr>
          <w:trHeight w:val="1855"/>
        </w:trPr>
        <w:tc>
          <w:tcPr>
            <w:tcW w:w="993" w:type="dxa"/>
            <w:gridSpan w:val="2"/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057B0F">
              <w:rPr>
                <w:bCs/>
                <w:color w:val="000000"/>
                <w:sz w:val="20"/>
                <w:szCs w:val="20"/>
                <w:lang w:val="en-US"/>
              </w:rPr>
              <w:t>12</w:t>
            </w:r>
          </w:p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5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Образование</w:t>
            </w:r>
          </w:p>
          <w:p w:rsidR="003658F8" w:rsidRPr="00057B0F" w:rsidRDefault="003658F8" w:rsidP="005A034A">
            <w:pPr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567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4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Урок «открытия» нового знания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</w:p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43" w:type="dxa"/>
            <w:gridSpan w:val="4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характеризовать термин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самообразование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 xml:space="preserve">Получат возможность научиться: выявлять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значимость образования в условиях информационного общества.</w:t>
            </w:r>
          </w:p>
        </w:tc>
        <w:tc>
          <w:tcPr>
            <w:tcW w:w="2114" w:type="dxa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устанавливают при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чинно-следственные связи и зависимости между объектами.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планируют цели и способы взаимодействия; обменивают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ся мнениями, слушают друг друга, пони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мают позицию партнера, в том числе и отличную от своей, согласовывают дей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ствия с партнером.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6" w:type="dxa"/>
            <w:gridSpan w:val="3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Проявляют заинтересованность не только в лич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ном успехе, но и в решении про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блемных заданий всей группой; вы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ражают положи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тельное 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ние к процессу познания; адек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ватно понимают причины 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ности/неуспеш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 учебной деятельности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Оценивать значение образования в информационном обществе. Извлекать информацию о тенденциях в развитии образования из различных источников. Характеризовать с опорой на примеры современную образовательную политику РФ. Обосновывать своё отношение к непрерывному образованию</w:t>
            </w:r>
          </w:p>
        </w:tc>
        <w:tc>
          <w:tcPr>
            <w:tcW w:w="20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§10 Вопросы и задания стр85-86</w:t>
            </w:r>
          </w:p>
        </w:tc>
      </w:tr>
      <w:tr w:rsidR="003658F8" w:rsidRPr="00057B0F" w:rsidTr="00057B0F">
        <w:trPr>
          <w:trHeight w:val="966"/>
        </w:trPr>
        <w:tc>
          <w:tcPr>
            <w:tcW w:w="993" w:type="dxa"/>
            <w:gridSpan w:val="2"/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5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Наука в современном обществе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567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4"/>
          </w:tcPr>
          <w:p w:rsidR="003658F8" w:rsidRPr="00057B0F" w:rsidRDefault="003658F8" w:rsidP="005A034A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843" w:type="dxa"/>
            <w:gridSpan w:val="4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характеризовать термин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наука, её значение в жизни современного общества.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2"/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 xml:space="preserve">Получат возможность научиться: 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определять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нравственные принципы труда учёного.</w:t>
            </w:r>
          </w:p>
        </w:tc>
        <w:tc>
          <w:tcPr>
            <w:tcW w:w="2114" w:type="dxa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самостоятельно выде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ляют и формулируют цели; анализируют вопросы, формулируют ответы. 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участвуют в коллек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тивном обсуждении проблем; обменива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ются мнениями, понимают позицию партнера.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ставят учебную задачу на основе соотнесения того, что уже из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вестно и усвоено, и того, что ещё неиз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вестно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rStyle w:val="c7"/>
                <w:i/>
                <w:sz w:val="20"/>
                <w:szCs w:val="20"/>
              </w:rPr>
            </w:pPr>
          </w:p>
        </w:tc>
        <w:tc>
          <w:tcPr>
            <w:tcW w:w="3096" w:type="dxa"/>
            <w:gridSpan w:val="3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Оценивают соб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ственную учеб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ную деятель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ность, свои до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стижения; ана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лизируют и ха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рактеризуют эмоциональное состояние и чув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ства окружаю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щих, строят свои взаимоотноше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ния с их учетом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Характеризовать науку как особую систему знаний. Объяснять возрастание роли науки в современном обществе </w:t>
            </w:r>
          </w:p>
        </w:tc>
        <w:tc>
          <w:tcPr>
            <w:tcW w:w="20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§11 Вопросы и задания стр93-94</w:t>
            </w:r>
          </w:p>
        </w:tc>
      </w:tr>
      <w:tr w:rsidR="003658F8" w:rsidRPr="00057B0F" w:rsidTr="00057B0F">
        <w:trPr>
          <w:trHeight w:val="966"/>
        </w:trPr>
        <w:tc>
          <w:tcPr>
            <w:tcW w:w="993" w:type="dxa"/>
            <w:gridSpan w:val="2"/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gridSpan w:val="5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Религия как одна из форм культуры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567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4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843" w:type="dxa"/>
            <w:gridSpan w:val="4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2"/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характеризовать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религиозные организации и объединения, их роль в жизни современного общества.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Объяснять роль религии в жизни общества. Называть религиозные организации и объединения.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 xml:space="preserve">Получат возможность научиться: 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>определять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роль религии в культурном развитии.</w:t>
            </w:r>
          </w:p>
        </w:tc>
        <w:tc>
          <w:tcPr>
            <w:tcW w:w="2114" w:type="dxa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задачу; учитывают выделенные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учителем ориентиры действия в новом учебном материале в сотрудничестве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с учителем.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ставят и формулируют проблему урока; самостоятельно создают алгоритм деятельности при решении проблемы.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проявляют актив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ность во взаимодействии для решения коммуникативных и познавательных за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дач (задают вопросы, формулируют свои затруднения; предлагают помощь и со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трудничество)</w:t>
            </w:r>
          </w:p>
        </w:tc>
        <w:tc>
          <w:tcPr>
            <w:tcW w:w="3096" w:type="dxa"/>
            <w:gridSpan w:val="3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Определяют целостный, соци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ально ориенти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рованный взгляд на мир в единст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ве и разнообра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зии народов,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культуры и ре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лигий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Определять сущностные характеристики религии и её роль в культурной жизни. Объяснять сущность и значение веротерпимости. Раскрывать сущность свободы совести. Оценивать своё отношение к религии и атеизму</w:t>
            </w:r>
          </w:p>
        </w:tc>
        <w:tc>
          <w:tcPr>
            <w:tcW w:w="20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§12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Вопросы и задания стр 101-102</w:t>
            </w:r>
          </w:p>
        </w:tc>
      </w:tr>
      <w:tr w:rsidR="003658F8" w:rsidRPr="00057B0F" w:rsidTr="00057B0F">
        <w:trPr>
          <w:trHeight w:val="794"/>
        </w:trPr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3658F8" w:rsidRPr="00057B0F" w:rsidRDefault="003658F8" w:rsidP="005A034A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Практикум по теме «Сфера духовной культуры»</w:t>
            </w:r>
          </w:p>
        </w:tc>
        <w:tc>
          <w:tcPr>
            <w:tcW w:w="567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4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ПОУ</w:t>
            </w:r>
          </w:p>
        </w:tc>
        <w:tc>
          <w:tcPr>
            <w:tcW w:w="2843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rStyle w:val="c7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Style w:val="c7"/>
                <w:sz w:val="20"/>
                <w:szCs w:val="20"/>
              </w:rPr>
              <w:t>определять основные понятия к главе «</w:t>
            </w:r>
            <w:r w:rsidRPr="00057B0F">
              <w:rPr>
                <w:sz w:val="20"/>
                <w:szCs w:val="20"/>
              </w:rPr>
              <w:t>Сфера духовной культуры</w:t>
            </w:r>
            <w:r w:rsidRPr="00057B0F">
              <w:rPr>
                <w:rStyle w:val="c7"/>
                <w:sz w:val="20"/>
                <w:szCs w:val="20"/>
              </w:rPr>
              <w:t>»</w:t>
            </w:r>
          </w:p>
        </w:tc>
        <w:tc>
          <w:tcPr>
            <w:tcW w:w="2114" w:type="dxa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овладевают целост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ными представлениями о категориях духовной культуры человека; привлекают информа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цию, полученную ранее, для решения познавательных задач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096" w:type="dxa"/>
            <w:gridSpan w:val="3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Сохраняют мотивацию к учебной деятельно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сти; проявляют интерес к ново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му учебному 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териалу; выра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жают положи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тельное 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ние к процессу познания; адек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ватно понимают причины 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ности/неуспеш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 учебной деятельности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3658F8" w:rsidRPr="00057B0F" w:rsidRDefault="003658F8" w:rsidP="005A034A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/>
                <w:b w:val="0"/>
                <w:bCs/>
                <w:szCs w:val="20"/>
              </w:rPr>
            </w:pPr>
            <w:r w:rsidRPr="00057B0F">
              <w:rPr>
                <w:rStyle w:val="FontStyle132"/>
                <w:rFonts w:ascii="Times New Roman" w:hAnsi="Times New Roman"/>
                <w:bCs/>
                <w:szCs w:val="20"/>
              </w:rPr>
              <w:t>Обобщать и систематизировать знания и умения по изученной теме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  <w:r w:rsidRPr="00057B0F">
              <w:rPr>
                <w:rStyle w:val="FontStyle132"/>
                <w:rFonts w:ascii="Times New Roman" w:hAnsi="Times New Roman"/>
                <w:bCs/>
                <w:szCs w:val="20"/>
              </w:rPr>
              <w:t>Выполнять задания в тестовой форме по изученной теме</w:t>
            </w:r>
          </w:p>
        </w:tc>
        <w:tc>
          <w:tcPr>
            <w:tcW w:w="20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658F8" w:rsidRPr="00057B0F" w:rsidTr="00057B0F">
        <w:trPr>
          <w:trHeight w:val="359"/>
        </w:trPr>
        <w:tc>
          <w:tcPr>
            <w:tcW w:w="16674" w:type="dxa"/>
            <w:gridSpan w:val="28"/>
          </w:tcPr>
          <w:p w:rsidR="003658F8" w:rsidRPr="00057B0F" w:rsidRDefault="003658F8" w:rsidP="005A034A">
            <w:pPr>
              <w:shd w:val="clear" w:color="auto" w:fill="FFFFFF"/>
              <w:ind w:firstLine="360"/>
              <w:contextualSpacing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z w:val="20"/>
                <w:szCs w:val="20"/>
              </w:rPr>
              <w:t>Глава III. Экономика (13 ч.)</w:t>
            </w:r>
          </w:p>
        </w:tc>
      </w:tr>
      <w:tr w:rsidR="003658F8" w:rsidRPr="00057B0F" w:rsidTr="00057B0F">
        <w:trPr>
          <w:trHeight w:val="966"/>
        </w:trPr>
        <w:tc>
          <w:tcPr>
            <w:tcW w:w="1043" w:type="dxa"/>
            <w:gridSpan w:val="3"/>
            <w:tcBorders>
              <w:right w:val="single" w:sz="4" w:space="0" w:color="auto"/>
            </w:tcBorders>
          </w:tcPr>
          <w:p w:rsidR="003658F8" w:rsidRPr="00057B0F" w:rsidRDefault="003658F8" w:rsidP="005A034A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42" w:type="dxa"/>
            <w:gridSpan w:val="3"/>
            <w:tcBorders>
              <w:left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Экономика и ее роль в жизни общества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595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31" w:type="dxa"/>
            <w:gridSpan w:val="3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2"/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определять термины потребности и ресурсы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>, свободные и экономические блага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характеризовать понятие альтернативная стоимость (цена выбора)</w:t>
            </w:r>
          </w:p>
        </w:tc>
        <w:tc>
          <w:tcPr>
            <w:tcW w:w="2114" w:type="dxa"/>
          </w:tcPr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 w:rsidRPr="00057B0F">
              <w:rPr>
                <w:sz w:val="20"/>
                <w:szCs w:val="20"/>
              </w:rPr>
              <w:t xml:space="preserve">выявляют особенности и признаки объектов, приводят примеры в качестве доказательства выдвигаемых положений. </w:t>
            </w: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57B0F">
              <w:rPr>
                <w:sz w:val="20"/>
                <w:szCs w:val="20"/>
              </w:rPr>
              <w:t xml:space="preserve"> взаимодействуют в ходе групповой работы, ведут диалог, участвуют в дискуссии, принимают другое мнение и позицию, допускают существование различных точек зрения. 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прогнозируют результаты уровня усвоения изучаемого материала, принимают и сохраняют учебную задачу</w:t>
            </w:r>
          </w:p>
        </w:tc>
        <w:tc>
          <w:tcPr>
            <w:tcW w:w="3096" w:type="dxa"/>
            <w:gridSpan w:val="3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Проявляют заинтересованность не только в личном успехе, но и в решении проблемных заданий всей группой, выражают положительное отношение к процессу познания, адекватно понимают причины успешности/неуспешности учебной деятельности.</w:t>
            </w:r>
          </w:p>
        </w:tc>
        <w:tc>
          <w:tcPr>
            <w:tcW w:w="23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Раскрывать роль экономики в жизни общества. Объяснять проблему ограниченности экономических ресурсов. Различать свободные и экономические блага. Приводить примеры принятия решения на основе экономического выбора</w:t>
            </w:r>
          </w:p>
        </w:tc>
        <w:tc>
          <w:tcPr>
            <w:tcW w:w="20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§17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§19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Вопросы и задания стр</w:t>
            </w:r>
          </w:p>
        </w:tc>
      </w:tr>
      <w:tr w:rsidR="003658F8" w:rsidRPr="00057B0F" w:rsidTr="00057B0F">
        <w:trPr>
          <w:trHeight w:val="858"/>
        </w:trPr>
        <w:tc>
          <w:tcPr>
            <w:tcW w:w="1043" w:type="dxa"/>
            <w:gridSpan w:val="3"/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42" w:type="dxa"/>
            <w:gridSpan w:val="3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Главные вопросы экономики</w:t>
            </w:r>
          </w:p>
        </w:tc>
        <w:tc>
          <w:tcPr>
            <w:tcW w:w="595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ИНМ </w:t>
            </w:r>
          </w:p>
        </w:tc>
        <w:tc>
          <w:tcPr>
            <w:tcW w:w="2531" w:type="dxa"/>
            <w:gridSpan w:val="3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Style w:val="c7"/>
                <w:rFonts w:ascii="Times New Roman" w:hAnsi="Times New Roman"/>
                <w:sz w:val="20"/>
                <w:szCs w:val="20"/>
              </w:rPr>
              <w:t>определять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функции и типы экономических систем. 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давать ответы на основные вопросы экономики: что, как и для кого производить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057B0F">
              <w:rPr>
                <w:sz w:val="20"/>
                <w:szCs w:val="20"/>
              </w:rPr>
              <w:t>: привлекают информацию, полученную ранее, для решения учебных задач.</w:t>
            </w:r>
          </w:p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057B0F">
              <w:rPr>
                <w:sz w:val="20"/>
                <w:szCs w:val="20"/>
              </w:rPr>
              <w:t>: обмениваются мнениями, участвуют в коллективном обсуждении проблем, распределяют обязанности в группе, проявляют способность к взаимодействию.</w:t>
            </w:r>
          </w:p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057B0F">
              <w:rPr>
                <w:sz w:val="20"/>
                <w:szCs w:val="20"/>
              </w:rPr>
              <w:t xml:space="preserve"> планируют цели и способы взаимодействия</w:t>
            </w:r>
          </w:p>
        </w:tc>
        <w:tc>
          <w:tcPr>
            <w:tcW w:w="3096" w:type="dxa"/>
            <w:gridSpan w:val="3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Оценивают способную учебную деятельность, свои достижения; анализируют и характеризуют эмоциональное состояние и чувства окружающих, строят свои взаимоотношения с их учётом.</w:t>
            </w:r>
          </w:p>
        </w:tc>
        <w:tc>
          <w:tcPr>
            <w:tcW w:w="2383" w:type="dxa"/>
            <w:gridSpan w:val="2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Описывать и иллюстрировать примерами решения основных вопросов участниками экономики. Различать и сопоставлять основные типы экономических систем. Характеризовать способы координации хозяйственной жизни в различных экономических системах</w:t>
            </w: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§18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§19 Вопросы и задания стр166-167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658F8" w:rsidRPr="00057B0F" w:rsidTr="00057B0F">
        <w:trPr>
          <w:trHeight w:val="858"/>
        </w:trPr>
        <w:tc>
          <w:tcPr>
            <w:tcW w:w="1043" w:type="dxa"/>
            <w:gridSpan w:val="3"/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42" w:type="dxa"/>
            <w:gridSpan w:val="3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Собственность</w:t>
            </w:r>
          </w:p>
        </w:tc>
        <w:tc>
          <w:tcPr>
            <w:tcW w:w="595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ИНМ</w:t>
            </w:r>
          </w:p>
        </w:tc>
        <w:tc>
          <w:tcPr>
            <w:tcW w:w="2531" w:type="dxa"/>
            <w:gridSpan w:val="3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Style w:val="c7"/>
                <w:rFonts w:ascii="Times New Roman" w:hAnsi="Times New Roman"/>
                <w:sz w:val="20"/>
                <w:szCs w:val="20"/>
              </w:rPr>
              <w:t>определять термины собственность, формы собственности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защищать свою собственность</w:t>
            </w: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057B0F">
              <w:rPr>
                <w:sz w:val="20"/>
                <w:szCs w:val="20"/>
              </w:rPr>
              <w:t>: ориентируются в разнообразии способов решения познавательных задач, выбирают наиболее эффективные способы их решения.</w:t>
            </w:r>
          </w:p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057B0F">
              <w:rPr>
                <w:sz w:val="20"/>
                <w:szCs w:val="20"/>
              </w:rPr>
              <w:t>: распределяют функции и роли в совместной деятельности, задают вопросы, необходимые для организации собственной деятельности и сотрудничества с партнером.</w:t>
            </w:r>
          </w:p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Регулятивные</w:t>
            </w:r>
            <w:r w:rsidRPr="00057B0F">
              <w:rPr>
                <w:sz w:val="20"/>
                <w:szCs w:val="20"/>
              </w:rPr>
              <w:t>: определяют последовательность промежуточных целей с учетом конечного результата, составляют план и последовательность действий.</w:t>
            </w:r>
          </w:p>
        </w:tc>
        <w:tc>
          <w:tcPr>
            <w:tcW w:w="3096" w:type="dxa"/>
            <w:gridSpan w:val="3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Проявляют заинтересованность не только в личном успехе, но и в решении проблемных заданий всей группой, выражают положительное отношение к процессу познания, адекватно понимают причины успешности/неуспешности</w:t>
            </w:r>
          </w:p>
        </w:tc>
        <w:tc>
          <w:tcPr>
            <w:tcW w:w="2383" w:type="dxa"/>
            <w:gridSpan w:val="2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Объяснять смысл понятия «собственность». Характеризовать и конкретизировать примерами формы собственности. Называть основания для приобретения права собственности. Анализировать несложные практические ситуации, связанные с реализацией и защитой прав собственности</w:t>
            </w: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658F8" w:rsidRPr="00057B0F" w:rsidTr="00057B0F">
        <w:trPr>
          <w:trHeight w:val="415"/>
        </w:trPr>
        <w:tc>
          <w:tcPr>
            <w:tcW w:w="1043" w:type="dxa"/>
            <w:gridSpan w:val="3"/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42" w:type="dxa"/>
            <w:gridSpan w:val="3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Рыночная экономика</w:t>
            </w:r>
          </w:p>
        </w:tc>
        <w:tc>
          <w:tcPr>
            <w:tcW w:w="595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  <w:tcBorders>
              <w:top w:val="single" w:sz="4" w:space="0" w:color="auto"/>
            </w:tcBorders>
          </w:tcPr>
          <w:p w:rsidR="003658F8" w:rsidRPr="00057B0F" w:rsidRDefault="003658F8" w:rsidP="005A034A">
            <w:pPr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ИНМ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Style w:val="c7"/>
                <w:rFonts w:ascii="Times New Roman" w:hAnsi="Times New Roman"/>
                <w:sz w:val="20"/>
                <w:szCs w:val="20"/>
              </w:rPr>
              <w:t>определять термины спрос и предложение, рынок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Формулировать собственное мнение о роли рыночного механизма регулирования экономики в жизни общества</w:t>
            </w:r>
          </w:p>
        </w:tc>
        <w:tc>
          <w:tcPr>
            <w:tcW w:w="2114" w:type="dxa"/>
            <w:tcBorders>
              <w:top w:val="single" w:sz="4" w:space="0" w:color="auto"/>
            </w:tcBorders>
          </w:tcPr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057B0F">
              <w:rPr>
                <w:sz w:val="20"/>
                <w:szCs w:val="20"/>
              </w:rPr>
              <w:t>: выявляют особенности и признаки объектов, приводят примеры в качестве доказательства выдвигаемых положений.</w:t>
            </w:r>
          </w:p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57B0F">
              <w:rPr>
                <w:sz w:val="20"/>
                <w:szCs w:val="20"/>
              </w:rPr>
              <w:t xml:space="preserve"> взаимодействуют в ходе совместной работы, ведут диалог, участвуют в дискуссии, принимают другое мнение и позицию, допускают существование других т.з.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прогнозируют результаты уровня усвоения изучаемого материала, принимают и сохраняют учебную задачу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</w:tcBorders>
          </w:tcPr>
          <w:p w:rsidR="003658F8" w:rsidRPr="00057B0F" w:rsidRDefault="003658F8" w:rsidP="005A034A">
            <w:pPr>
              <w:contextualSpacing/>
              <w:jc w:val="both"/>
              <w:rPr>
                <w:bCs/>
                <w:color w:val="000000"/>
                <w:spacing w:val="-5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Сохраняют мотивацию к учебной деятельности, проявляют интерес к новому учебному материалу, выражают положительное отношение к процессу познания.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Характеризовать рыночное хозяйство как один из способов организации экономической жизни. Характеризовать условия функционирования рыночной экономической системы. Описывать действие рыночного механизма формирования цен на товары и услуги. 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§20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Вопросы и задания стр174-175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658F8" w:rsidRPr="00057B0F" w:rsidTr="00057B0F">
        <w:trPr>
          <w:trHeight w:val="418"/>
        </w:trPr>
        <w:tc>
          <w:tcPr>
            <w:tcW w:w="1043" w:type="dxa"/>
            <w:gridSpan w:val="3"/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42" w:type="dxa"/>
            <w:gridSpan w:val="3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Производство- основа экономики</w:t>
            </w:r>
          </w:p>
        </w:tc>
        <w:tc>
          <w:tcPr>
            <w:tcW w:w="595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ИНМ</w:t>
            </w:r>
          </w:p>
        </w:tc>
        <w:tc>
          <w:tcPr>
            <w:tcW w:w="2531" w:type="dxa"/>
            <w:gridSpan w:val="3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Style w:val="c7"/>
                <w:rFonts w:ascii="Times New Roman" w:hAnsi="Times New Roman"/>
                <w:sz w:val="20"/>
                <w:szCs w:val="20"/>
              </w:rPr>
              <w:t>определять термины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производство, товары и услуги, факторы производства, разделение труда и специализация.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исследовать несложные практические ситуации, связанные с использованием различных способов повышения эффективности производства</w:t>
            </w:r>
          </w:p>
        </w:tc>
        <w:tc>
          <w:tcPr>
            <w:tcW w:w="2114" w:type="dxa"/>
          </w:tcPr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057B0F">
              <w:rPr>
                <w:sz w:val="20"/>
                <w:szCs w:val="20"/>
              </w:rPr>
              <w:t xml:space="preserve"> находят нужную социальную информацию в различных источниках; адекватно ее воспринимают, применяют основные обществоведческие термины и понятия; преобразовывают в соответствии с решаемой задачей.</w:t>
            </w:r>
          </w:p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57B0F">
              <w:rPr>
                <w:sz w:val="20"/>
                <w:szCs w:val="20"/>
              </w:rPr>
              <w:t xml:space="preserve"> адекватно используют речевые средства для эффективного решения коммуникативных задач.</w:t>
            </w:r>
          </w:p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057B0F">
              <w:rPr>
                <w:sz w:val="20"/>
                <w:szCs w:val="20"/>
              </w:rPr>
              <w:t xml:space="preserve"> планируют свои действия в соответствии с поставленной задачей и условиями ее реализации, в т.ч. во внутреннем плане.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определяют свою личностную позицию, адекватную дифференцированную оценку своей успешности.</w:t>
            </w:r>
          </w:p>
        </w:tc>
        <w:tc>
          <w:tcPr>
            <w:tcW w:w="3096" w:type="dxa"/>
            <w:gridSpan w:val="3"/>
          </w:tcPr>
          <w:p w:rsidR="003658F8" w:rsidRPr="00057B0F" w:rsidRDefault="003658F8" w:rsidP="005A034A">
            <w:pPr>
              <w:contextualSpacing/>
              <w:jc w:val="both"/>
              <w:rPr>
                <w:bCs/>
                <w:color w:val="000000"/>
                <w:spacing w:val="-5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Определяют свою личностную позицию, адекватную дифференцированную оценку своей успешности</w:t>
            </w:r>
          </w:p>
        </w:tc>
        <w:tc>
          <w:tcPr>
            <w:tcW w:w="2383" w:type="dxa"/>
            <w:gridSpan w:val="2"/>
          </w:tcPr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Объяснять решающую роль производства как источника экономических благ. Различать товары и услуги как результат производства. Называть и иллюстрировать примерами факторы производства. Находить и извлекать социальную информацию о производстве из адаптированных источников. </w:t>
            </w:r>
          </w:p>
        </w:tc>
        <w:tc>
          <w:tcPr>
            <w:tcW w:w="20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§21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Вопросы и задания стр183-184</w:t>
            </w:r>
          </w:p>
        </w:tc>
      </w:tr>
      <w:tr w:rsidR="003658F8" w:rsidRPr="00057B0F" w:rsidTr="00057B0F">
        <w:trPr>
          <w:trHeight w:val="2725"/>
        </w:trPr>
        <w:tc>
          <w:tcPr>
            <w:tcW w:w="1043" w:type="dxa"/>
            <w:gridSpan w:val="3"/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42" w:type="dxa"/>
            <w:gridSpan w:val="3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Предпринимательская деятельность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595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3658F8" w:rsidRPr="00057B0F" w:rsidRDefault="003658F8" w:rsidP="005A034A">
            <w:pPr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31" w:type="dxa"/>
            <w:gridSpan w:val="3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Научаться: определять термины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предпринимательство. основные организационно-правовые формы фирмы.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оценивать возможности своего участия в предпринимательской деятельности</w:t>
            </w:r>
          </w:p>
        </w:tc>
        <w:tc>
          <w:tcPr>
            <w:tcW w:w="2114" w:type="dxa"/>
          </w:tcPr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057B0F">
              <w:rPr>
                <w:sz w:val="20"/>
                <w:szCs w:val="20"/>
              </w:rPr>
              <w:t xml:space="preserve"> выявляют особенности и признаки объектов, приводят примеры в качестве доказательства выдвигаемых положений.</w:t>
            </w:r>
          </w:p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057B0F">
              <w:rPr>
                <w:sz w:val="20"/>
                <w:szCs w:val="20"/>
              </w:rPr>
              <w:t>: взаимодействуют в ходе групповой работы, ведут диалог, участвуют в дискуссии, допускают существование различных точек зрения.</w:t>
            </w:r>
          </w:p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Регулятивные</w:t>
            </w:r>
            <w:r w:rsidRPr="00057B0F">
              <w:rPr>
                <w:sz w:val="20"/>
                <w:szCs w:val="20"/>
              </w:rPr>
              <w:t>: формулируют цель, планируют действия по ее достижению, принимают и сохраняют учебную задачу.</w:t>
            </w:r>
          </w:p>
        </w:tc>
        <w:tc>
          <w:tcPr>
            <w:tcW w:w="3096" w:type="dxa"/>
            <w:gridSpan w:val="3"/>
          </w:tcPr>
          <w:p w:rsidR="003658F8" w:rsidRPr="00057B0F" w:rsidRDefault="003658F8" w:rsidP="005A034A">
            <w:pPr>
              <w:contextualSpacing/>
              <w:jc w:val="both"/>
              <w:rPr>
                <w:bCs/>
                <w:color w:val="000000"/>
                <w:spacing w:val="-5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Сохраняют мотивацию к учебной деятельности, проявляют интерес к новому учебному материалу, выражают положительное отношение к процессу познания</w:t>
            </w:r>
          </w:p>
        </w:tc>
        <w:tc>
          <w:tcPr>
            <w:tcW w:w="2383" w:type="dxa"/>
            <w:gridSpan w:val="2"/>
          </w:tcPr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Описывать социально-экономические роль и функции предпринимательства. Сравнивать различные организационно-правовые формы предпринимательской деятельности. Объяснять преимущества и недостатки малого бизнеса. Выражать собственное отношение к проблеме соблюдения морально-этических норм в предпринимательстве. </w:t>
            </w:r>
          </w:p>
        </w:tc>
        <w:tc>
          <w:tcPr>
            <w:tcW w:w="20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§22 Вопросы и задания стр 192-193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658F8" w:rsidRPr="00057B0F" w:rsidTr="00057B0F">
        <w:trPr>
          <w:trHeight w:val="2124"/>
        </w:trPr>
        <w:tc>
          <w:tcPr>
            <w:tcW w:w="1043" w:type="dxa"/>
            <w:gridSpan w:val="3"/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42" w:type="dxa"/>
            <w:gridSpan w:val="3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Роль государства в экономике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595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3658F8" w:rsidRPr="00057B0F" w:rsidRDefault="003658F8" w:rsidP="005A034A">
            <w:pPr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ИНМ </w:t>
            </w:r>
          </w:p>
        </w:tc>
        <w:tc>
          <w:tcPr>
            <w:tcW w:w="2531" w:type="dxa"/>
            <w:gridSpan w:val="3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Научаться: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определять термины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государственный бюджет, налоги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приводить примеры государственной политики регулирования доходов и расходов</w:t>
            </w:r>
          </w:p>
        </w:tc>
        <w:tc>
          <w:tcPr>
            <w:tcW w:w="2114" w:type="dxa"/>
          </w:tcPr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057B0F">
              <w:rPr>
                <w:sz w:val="20"/>
                <w:szCs w:val="20"/>
              </w:rPr>
              <w:t xml:space="preserve"> овладевают целостными представлениями о качествах личности человека, привлекают информацию, полученную ранее, для решения учебной задачи. </w:t>
            </w:r>
          </w:p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57B0F">
              <w:rPr>
                <w:sz w:val="20"/>
                <w:szCs w:val="20"/>
              </w:rPr>
              <w:t xml:space="preserve"> планируют цели и способы взаимодействия, обмениваются мнениями, участвуют в коллективном решении проблем, распределяют обязанности, проявляют способность к взаимодействию.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учитывают ориентиры, данные учителем при изучении материала.</w:t>
            </w:r>
          </w:p>
        </w:tc>
        <w:tc>
          <w:tcPr>
            <w:tcW w:w="3096" w:type="dxa"/>
            <w:gridSpan w:val="3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5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Оценивают собственную учебную деятельность, свои достижения, анализируют и характеризуют эмоциональное состояние и чувства окружающих, строят свои взаимоотношения с их учетом</w:t>
            </w:r>
          </w:p>
        </w:tc>
        <w:tc>
          <w:tcPr>
            <w:tcW w:w="23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Характеризовать экономические функции государства. Описывать различные формы вмешательства государства в рыночные отношения. Различать прямые и косвенные налоги. Раскрывать смысл понятия «государственный бюджет».</w:t>
            </w:r>
          </w:p>
        </w:tc>
        <w:tc>
          <w:tcPr>
            <w:tcW w:w="20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§23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Вопросы и задания стр200-201</w:t>
            </w:r>
          </w:p>
        </w:tc>
      </w:tr>
      <w:tr w:rsidR="003658F8" w:rsidRPr="00057B0F" w:rsidTr="00057B0F">
        <w:trPr>
          <w:trHeight w:val="966"/>
        </w:trPr>
        <w:tc>
          <w:tcPr>
            <w:tcW w:w="1043" w:type="dxa"/>
            <w:gridSpan w:val="3"/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42" w:type="dxa"/>
            <w:gridSpan w:val="3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Распределение доходов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/>
                <w:bCs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595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ИНМ </w:t>
            </w:r>
          </w:p>
        </w:tc>
        <w:tc>
          <w:tcPr>
            <w:tcW w:w="2531" w:type="dxa"/>
            <w:gridSpan w:val="3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Научаться: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определять термины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распределение, неравенство доходов, перераспределение доходов.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иллюстрировать примерами государственные меры социальной поддержки населения</w:t>
            </w:r>
          </w:p>
        </w:tc>
        <w:tc>
          <w:tcPr>
            <w:tcW w:w="2114" w:type="dxa"/>
          </w:tcPr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057B0F">
              <w:rPr>
                <w:sz w:val="20"/>
                <w:szCs w:val="20"/>
              </w:rPr>
              <w:t xml:space="preserve"> самостоятельно выделяют и формулируют цели, анализируют вопросы, формулируют ответы.</w:t>
            </w:r>
          </w:p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57B0F">
              <w:rPr>
                <w:sz w:val="20"/>
                <w:szCs w:val="20"/>
              </w:rPr>
              <w:t xml:space="preserve"> участвуют в коллективном обсуждении проблем, обмениваются мнениями, понимают позицию партнера.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задачу, самостоятельно выделяют и формулируют цель, составляют план и последовательность действий.</w:t>
            </w:r>
          </w:p>
        </w:tc>
        <w:tc>
          <w:tcPr>
            <w:tcW w:w="3096" w:type="dxa"/>
            <w:gridSpan w:val="3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i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Применяют правила делового сотрудничества, сравнивают разные точки зрения, оценивают собственную учебную деятельность, выражают положительное отношение к процессу познания</w:t>
            </w:r>
          </w:p>
        </w:tc>
        <w:tc>
          <w:tcPr>
            <w:tcW w:w="23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Называть основные источники доходов граждан. Раскрывать причины неравенства доходов населения. Объяснять необходимость перераспределения доходов.</w:t>
            </w:r>
          </w:p>
        </w:tc>
        <w:tc>
          <w:tcPr>
            <w:tcW w:w="20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§24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Вопросы и задания стр207-208</w:t>
            </w:r>
          </w:p>
        </w:tc>
      </w:tr>
      <w:tr w:rsidR="003658F8" w:rsidRPr="00057B0F" w:rsidTr="00057B0F">
        <w:trPr>
          <w:trHeight w:val="702"/>
        </w:trPr>
        <w:tc>
          <w:tcPr>
            <w:tcW w:w="1043" w:type="dxa"/>
            <w:gridSpan w:val="3"/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42" w:type="dxa"/>
            <w:gridSpan w:val="3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Потребление</w:t>
            </w:r>
          </w:p>
        </w:tc>
        <w:tc>
          <w:tcPr>
            <w:tcW w:w="595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31" w:type="dxa"/>
            <w:gridSpan w:val="3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Научаться: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определять термины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семейное потребление, прожиточный минимум, страховые услуги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характеризовать экономические основы защиты прав потребителя</w:t>
            </w:r>
          </w:p>
        </w:tc>
        <w:tc>
          <w:tcPr>
            <w:tcW w:w="2114" w:type="dxa"/>
          </w:tcPr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057B0F">
              <w:rPr>
                <w:sz w:val="20"/>
                <w:szCs w:val="20"/>
              </w:rPr>
              <w:t xml:space="preserve"> устанавливают причинно-следственные связи и зависимости между объектами.</w:t>
            </w:r>
          </w:p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57B0F">
              <w:rPr>
                <w:sz w:val="20"/>
                <w:szCs w:val="20"/>
              </w:rPr>
              <w:t xml:space="preserve"> планируют цели и способы взаимодействия, обмениваются мнениями, слушают друг друга, понимают позицию партнера, в т.ч и отличную от своей, согласовывают действия с партнером.</w:t>
            </w:r>
          </w:p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057B0F">
              <w:rPr>
                <w:sz w:val="20"/>
                <w:szCs w:val="20"/>
              </w:rPr>
              <w:t xml:space="preserve"> принимают и сохраняют учебную задачу, учитывают выделенные учителем ориентиры действия.</w:t>
            </w:r>
          </w:p>
        </w:tc>
        <w:tc>
          <w:tcPr>
            <w:tcW w:w="3096" w:type="dxa"/>
            <w:gridSpan w:val="3"/>
          </w:tcPr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Проявляют заинтересованность не только в личном успехе, но и в решении проблемных заданий всей группой, выражают положительное отношение к процессу познания.</w:t>
            </w:r>
          </w:p>
        </w:tc>
        <w:tc>
          <w:tcPr>
            <w:tcW w:w="23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Описывать закономерность изменения потребительских расходов семьи в зависимости от доходов. Характеризовать виды страховых услуг, предоставляемых гражданам. Раскрывать на примерах меры защиты прав потребителей </w:t>
            </w:r>
          </w:p>
        </w:tc>
        <w:tc>
          <w:tcPr>
            <w:tcW w:w="20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§25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Вопросы и задания стр214-215</w:t>
            </w:r>
          </w:p>
        </w:tc>
      </w:tr>
      <w:tr w:rsidR="003658F8" w:rsidRPr="00057B0F" w:rsidTr="00057B0F">
        <w:trPr>
          <w:trHeight w:val="418"/>
        </w:trPr>
        <w:tc>
          <w:tcPr>
            <w:tcW w:w="1043" w:type="dxa"/>
            <w:gridSpan w:val="3"/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42" w:type="dxa"/>
            <w:gridSpan w:val="3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Инфляция и семейная экономика</w:t>
            </w:r>
          </w:p>
        </w:tc>
        <w:tc>
          <w:tcPr>
            <w:tcW w:w="595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ИНМ</w:t>
            </w:r>
          </w:p>
        </w:tc>
        <w:tc>
          <w:tcPr>
            <w:tcW w:w="2531" w:type="dxa"/>
            <w:gridSpan w:val="3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Научаться: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определять термины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семейная экономика, экономическое равновесие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оценивать способы использования сбережений своей семьи с точки зрения экономической рациональности</w:t>
            </w:r>
          </w:p>
        </w:tc>
        <w:tc>
          <w:tcPr>
            <w:tcW w:w="2114" w:type="dxa"/>
          </w:tcPr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 xml:space="preserve">Познавательные: </w:t>
            </w:r>
            <w:r w:rsidRPr="00057B0F">
              <w:rPr>
                <w:sz w:val="20"/>
                <w:szCs w:val="20"/>
              </w:rPr>
              <w:t xml:space="preserve">выявляют особенности и признаки объектов, приводят примеры в качестве доказательства выдвигаемых положений. </w:t>
            </w: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57B0F">
              <w:rPr>
                <w:sz w:val="20"/>
                <w:szCs w:val="20"/>
              </w:rPr>
              <w:t xml:space="preserve"> взаимодействуют в ходе групповой работы, ведут диалог, участвуют в дискуссии, принимают другое мнение и позицию, допускают существование различных точек зрения. 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прогнозируют результаты уровня усвоения изучаемого материала, принимают и сохраняют учебную задачу</w:t>
            </w:r>
          </w:p>
        </w:tc>
        <w:tc>
          <w:tcPr>
            <w:tcW w:w="3096" w:type="dxa"/>
            <w:gridSpan w:val="3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Сохраняют мотивацию к учебной деятельности, проявляют интерес к новому учебному материалу, выражают положительное отношение к процессу познания, адекватно понимают причины успешности/неуспешности учебной деятельности</w:t>
            </w:r>
          </w:p>
        </w:tc>
        <w:tc>
          <w:tcPr>
            <w:tcW w:w="2383" w:type="dxa"/>
            <w:gridSpan w:val="2"/>
          </w:tcPr>
          <w:p w:rsidR="003658F8" w:rsidRPr="00057B0F" w:rsidRDefault="003658F8" w:rsidP="005A034A">
            <w:pPr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Различать номинальные и реальные доходы граждан. Показывать влияние инфляции на реальные доходы и уровень жизни населения. Называть и иллюстрировать примерами формы сбережения граждан. Объяснять связь семейной экономики с инфляционными процессами в стране. Характеризовать роль банков в сохранении и приумножении доходов населения. </w:t>
            </w:r>
          </w:p>
        </w:tc>
        <w:tc>
          <w:tcPr>
            <w:tcW w:w="20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§26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Вопросы и задания стр223</w:t>
            </w:r>
          </w:p>
        </w:tc>
      </w:tr>
      <w:tr w:rsidR="003658F8" w:rsidRPr="00057B0F" w:rsidTr="00057B0F">
        <w:trPr>
          <w:trHeight w:val="966"/>
        </w:trPr>
        <w:tc>
          <w:tcPr>
            <w:tcW w:w="1043" w:type="dxa"/>
            <w:gridSpan w:val="3"/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1042" w:type="dxa"/>
            <w:gridSpan w:val="3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Безработица, ее причины и последствия</w:t>
            </w:r>
          </w:p>
        </w:tc>
        <w:tc>
          <w:tcPr>
            <w:tcW w:w="595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ИНМ</w:t>
            </w:r>
          </w:p>
        </w:tc>
        <w:tc>
          <w:tcPr>
            <w:tcW w:w="2531" w:type="dxa"/>
            <w:gridSpan w:val="3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Научаться: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определять термины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занятость и безработица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оценивать собственные возможности на рынке труда</w:t>
            </w:r>
          </w:p>
        </w:tc>
        <w:tc>
          <w:tcPr>
            <w:tcW w:w="2114" w:type="dxa"/>
          </w:tcPr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057B0F">
              <w:rPr>
                <w:sz w:val="20"/>
                <w:szCs w:val="20"/>
              </w:rPr>
              <w:t>: ориентируются в разнообразии способов решения познавательных задач, выбирают наиболее эффективные способы их решения.</w:t>
            </w:r>
          </w:p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057B0F">
              <w:rPr>
                <w:sz w:val="20"/>
                <w:szCs w:val="20"/>
              </w:rPr>
              <w:t>: распределяют функции и роли в совместной деятельности, задают вопросы, необходимые для организации собственной деятельности и сотрудничества с партнером.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Регулятивные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определяют последовательность промежуточных целей с учетом конечного результата, составляют план и последовательность действий.</w:t>
            </w:r>
          </w:p>
        </w:tc>
        <w:tc>
          <w:tcPr>
            <w:tcW w:w="3096" w:type="dxa"/>
            <w:gridSpan w:val="3"/>
          </w:tcPr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Проявляют заинтересованность не только в личном успехе, но и в решении проблемных заданий всей группой, выражают положительное отношение к процессу познания, адекватно понимают причины успешности/неуспешности</w:t>
            </w:r>
          </w:p>
        </w:tc>
        <w:tc>
          <w:tcPr>
            <w:tcW w:w="23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Характеризовать безработицу как закономерное явление рыночной экономики. Называть и описывать причины безработицы. Различать экономические и социальные последствия безработицы. Объяснять роль государства в обеспечении занятости.</w:t>
            </w:r>
          </w:p>
        </w:tc>
        <w:tc>
          <w:tcPr>
            <w:tcW w:w="20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§27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Вопросы и задания стр232-233</w:t>
            </w:r>
          </w:p>
        </w:tc>
      </w:tr>
      <w:tr w:rsidR="003658F8" w:rsidRPr="00057B0F" w:rsidTr="00057B0F">
        <w:trPr>
          <w:trHeight w:val="966"/>
        </w:trPr>
        <w:tc>
          <w:tcPr>
            <w:tcW w:w="1043" w:type="dxa"/>
            <w:gridSpan w:val="3"/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42" w:type="dxa"/>
            <w:gridSpan w:val="3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Мировое хозяйство и международная торговля</w:t>
            </w:r>
          </w:p>
        </w:tc>
        <w:tc>
          <w:tcPr>
            <w:tcW w:w="595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ИНМ</w:t>
            </w:r>
          </w:p>
        </w:tc>
        <w:tc>
          <w:tcPr>
            <w:tcW w:w="2531" w:type="dxa"/>
            <w:gridSpan w:val="3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Научаться: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определять термины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мировое хозяйство, международная торговля.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объяснять и конкретизировать примерами направления внешнеторговой политики государства.</w:t>
            </w:r>
          </w:p>
        </w:tc>
        <w:tc>
          <w:tcPr>
            <w:tcW w:w="2114" w:type="dxa"/>
          </w:tcPr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057B0F">
              <w:rPr>
                <w:sz w:val="20"/>
                <w:szCs w:val="20"/>
              </w:rPr>
              <w:t>: выявляют особенности и признаки объектов, приводят примеры в качестве доказательства выдвигаемых положений.</w:t>
            </w:r>
          </w:p>
          <w:p w:rsidR="003658F8" w:rsidRPr="00057B0F" w:rsidRDefault="003658F8" w:rsidP="005A034A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057B0F">
              <w:rPr>
                <w:sz w:val="20"/>
                <w:szCs w:val="20"/>
              </w:rPr>
              <w:t xml:space="preserve"> взаимодействуют в ходе совместной работы, ведут диалог, участвуют в дискуссии, принимают другое мнение и позицию, допускают существование других т.з.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rStyle w:val="c7"/>
                <w:i/>
                <w:sz w:val="20"/>
                <w:szCs w:val="20"/>
              </w:rPr>
            </w:pPr>
            <w:r w:rsidRPr="00057B0F">
              <w:rPr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057B0F">
              <w:rPr>
                <w:sz w:val="20"/>
                <w:szCs w:val="20"/>
              </w:rPr>
              <w:t xml:space="preserve"> прогнозируют результаты уровня усвоения изучаемого материала, принимают и сохраняют учебную задачу</w:t>
            </w:r>
          </w:p>
        </w:tc>
        <w:tc>
          <w:tcPr>
            <w:tcW w:w="3096" w:type="dxa"/>
            <w:gridSpan w:val="3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5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Сохраняют мотивацию к учебной деятельности, проявляют интерес к новому учебному материалу, выражают положительное отношение к процессу познания.</w:t>
            </w:r>
          </w:p>
        </w:tc>
        <w:tc>
          <w:tcPr>
            <w:tcW w:w="23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Описывать реальные связи между участниками международных экономических отношений. Характеризовать причины формирования мирового хозяйства. Характеризовать влияние международной торговли на развитие мирового хозяйства. Раскрывать смысл понятия «обменный валютный курс»</w:t>
            </w:r>
          </w:p>
        </w:tc>
        <w:tc>
          <w:tcPr>
            <w:tcW w:w="20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§28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Вопросы и задания стр 239-240</w:t>
            </w:r>
          </w:p>
        </w:tc>
      </w:tr>
      <w:tr w:rsidR="003658F8" w:rsidRPr="00057B0F" w:rsidTr="00057B0F">
        <w:trPr>
          <w:trHeight w:val="966"/>
        </w:trPr>
        <w:tc>
          <w:tcPr>
            <w:tcW w:w="1043" w:type="dxa"/>
            <w:gridSpan w:val="3"/>
          </w:tcPr>
          <w:p w:rsidR="003658F8" w:rsidRPr="00057B0F" w:rsidRDefault="003658F8" w:rsidP="005A034A">
            <w:pPr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42" w:type="dxa"/>
            <w:gridSpan w:val="3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Практикум по теме «Экономика»</w:t>
            </w:r>
          </w:p>
        </w:tc>
        <w:tc>
          <w:tcPr>
            <w:tcW w:w="595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gridSpan w:val="3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3658F8" w:rsidRPr="00057B0F" w:rsidRDefault="003658F8" w:rsidP="005A034A">
            <w:pPr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ПОУ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31" w:type="dxa"/>
            <w:gridSpan w:val="3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Научаться: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определять основные понятия к главе «Экономика»</w:t>
            </w:r>
          </w:p>
        </w:tc>
        <w:tc>
          <w:tcPr>
            <w:tcW w:w="2114" w:type="dxa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овладевают целост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ными представлениями о категориях духовной культуры человека; привлекают информа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цию, полученную ранее, для решения познавательных задач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6" w:type="dxa"/>
            <w:gridSpan w:val="3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Сохраняют мотивацию к учебной деятельно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сти; проявляют интерес к ново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му учебному 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териалу; выра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жают положи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тельное 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ние к процессу познания; адек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ватно понимают причины 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ности/неуспеш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 учебной деятельности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3658F8" w:rsidRPr="00057B0F" w:rsidRDefault="003658F8" w:rsidP="005A034A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/>
                <w:b w:val="0"/>
                <w:bCs/>
                <w:szCs w:val="20"/>
              </w:rPr>
            </w:pPr>
            <w:r w:rsidRPr="00057B0F">
              <w:rPr>
                <w:rStyle w:val="FontStyle132"/>
                <w:rFonts w:ascii="Times New Roman" w:hAnsi="Times New Roman"/>
                <w:bCs/>
                <w:szCs w:val="20"/>
              </w:rPr>
              <w:t>Обобщать и систематизировать знания и умения по изученной теме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0"/>
                <w:szCs w:val="20"/>
              </w:rPr>
            </w:pPr>
            <w:r w:rsidRPr="00057B0F">
              <w:rPr>
                <w:rStyle w:val="FontStyle132"/>
                <w:rFonts w:ascii="Times New Roman" w:hAnsi="Times New Roman"/>
                <w:bCs/>
                <w:szCs w:val="20"/>
              </w:rPr>
              <w:t>Выполнять задания в тестовой форме по изученной теме</w:t>
            </w:r>
          </w:p>
        </w:tc>
        <w:tc>
          <w:tcPr>
            <w:tcW w:w="20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Стр 241-246</w:t>
            </w:r>
          </w:p>
        </w:tc>
      </w:tr>
      <w:tr w:rsidR="003658F8" w:rsidRPr="00057B0F" w:rsidTr="00057B0F">
        <w:trPr>
          <w:trHeight w:val="303"/>
        </w:trPr>
        <w:tc>
          <w:tcPr>
            <w:tcW w:w="16674" w:type="dxa"/>
            <w:gridSpan w:val="28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/>
                <w:bCs/>
                <w:color w:val="000000"/>
                <w:sz w:val="20"/>
                <w:szCs w:val="20"/>
              </w:rPr>
              <w:t>Глава IV. Социальная сфера (5 ч.)</w:t>
            </w:r>
          </w:p>
        </w:tc>
      </w:tr>
      <w:tr w:rsidR="003658F8" w:rsidRPr="00057B0F" w:rsidTr="00057B0F">
        <w:trPr>
          <w:trHeight w:val="966"/>
        </w:trPr>
        <w:tc>
          <w:tcPr>
            <w:tcW w:w="894" w:type="dxa"/>
          </w:tcPr>
          <w:p w:rsidR="003658F8" w:rsidRPr="00057B0F" w:rsidRDefault="003658F8" w:rsidP="005A034A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91" w:type="dxa"/>
            <w:gridSpan w:val="5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Социальная структура общества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595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3" w:type="dxa"/>
            <w:gridSpan w:val="5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ИНМ</w:t>
            </w:r>
          </w:p>
        </w:tc>
        <w:tc>
          <w:tcPr>
            <w:tcW w:w="2233" w:type="dxa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Style w:val="c7"/>
                <w:rFonts w:ascii="Times New Roman" w:hAnsi="Times New Roman"/>
                <w:sz w:val="20"/>
                <w:szCs w:val="20"/>
              </w:rPr>
              <w:t>определять термины социальное неравенство, социальный конфликт, социальная группа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 xml:space="preserve">Получат возможность научиться: 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выявлять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изменения социальной структуры с переходом в постиндустриальное общество</w:t>
            </w:r>
          </w:p>
        </w:tc>
        <w:tc>
          <w:tcPr>
            <w:tcW w:w="2680" w:type="dxa"/>
            <w:gridSpan w:val="2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выявляют особенности и признаки объектов; приводят примеры в качестве доказательства вы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двигаемых положений. </w:t>
            </w: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взаимодействуют в ходе групповой работы, ведут диалог, участвуют в дискуссии; принимают дру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гое мнение и позицию, допускают суще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ствование различных точек зрения. 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прогнозируют результа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ты уровня усвоения изучаемого материа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ла; принимают и сохраняют учебную задачу</w:t>
            </w:r>
          </w:p>
          <w:p w:rsidR="003658F8" w:rsidRPr="00057B0F" w:rsidRDefault="003658F8" w:rsidP="005A034A">
            <w:pPr>
              <w:contextualSpacing/>
              <w:jc w:val="both"/>
              <w:rPr>
                <w:rStyle w:val="c7"/>
                <w:i/>
                <w:sz w:val="20"/>
                <w:szCs w:val="20"/>
              </w:rPr>
            </w:pPr>
          </w:p>
        </w:tc>
        <w:tc>
          <w:tcPr>
            <w:tcW w:w="2530" w:type="dxa"/>
            <w:gridSpan w:val="2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Проявляют заинтересованность не только в лич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ном успехе, но и в решении про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блемных заданий всей группой; вы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ражают положи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тельное 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ние к процессу познания; адек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ватно понимают причины 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ности/неуспеш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 учебной деятельности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3658F8" w:rsidRPr="00057B0F" w:rsidRDefault="003658F8" w:rsidP="005A034A">
            <w:pPr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Выявлять и различать разные социальные общности и группы. Раскрывать причины социального неравенства. Приводить примеры различных видов социальной мобильности. Характеризовать причины социальных конфликтов, используя межпредметные связи, материалы СМИ; показывать пути их разрешения. Находить и извлекать социальную информацию о структуре общества и направлениях её изменения из адаптированных источников различного типа </w:t>
            </w:r>
          </w:p>
        </w:tc>
        <w:tc>
          <w:tcPr>
            <w:tcW w:w="20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§13 Вопросы и задания стр 113-114</w:t>
            </w:r>
          </w:p>
        </w:tc>
      </w:tr>
      <w:tr w:rsidR="003658F8" w:rsidRPr="00057B0F" w:rsidTr="00057B0F">
        <w:trPr>
          <w:trHeight w:val="1127"/>
        </w:trPr>
        <w:tc>
          <w:tcPr>
            <w:tcW w:w="894" w:type="dxa"/>
          </w:tcPr>
          <w:p w:rsidR="003658F8" w:rsidRPr="00057B0F" w:rsidRDefault="003658F8" w:rsidP="005A034A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1" w:type="dxa"/>
            <w:gridSpan w:val="5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Социальные статусы и роли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Социальная сфера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595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3" w:type="dxa"/>
            <w:gridSpan w:val="5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3658F8" w:rsidRPr="00057B0F" w:rsidRDefault="003658F8" w:rsidP="005A034A">
            <w:pPr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ИНМ</w:t>
            </w:r>
          </w:p>
        </w:tc>
        <w:tc>
          <w:tcPr>
            <w:tcW w:w="2233" w:type="dxa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определять ролевой репертуар личности, выделять гендерные различия: социальные роли мужчин и женщин. Изменение статуса с возрастом.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определить социальную позицию человека в обществе: от чего она зависит.</w:t>
            </w:r>
          </w:p>
        </w:tc>
        <w:tc>
          <w:tcPr>
            <w:tcW w:w="2680" w:type="dxa"/>
            <w:gridSpan w:val="2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ориентируются в раз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нообразии способов решения познава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тельных задач; выбирают наиболее эф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фективные способы их решения.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ной деятельности и сотрудничества с партнёром.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определяют последова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тельность промежуточных целей с учё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том конечного результата; составляют план и последовательность действий</w:t>
            </w:r>
          </w:p>
        </w:tc>
        <w:tc>
          <w:tcPr>
            <w:tcW w:w="2530" w:type="dxa"/>
            <w:gridSpan w:val="2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Сравнивают раз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ные точки зре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ния; оценивают собственную учебную дея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тельность; со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храняют моти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вацию к учебной деятельности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Называть позиции, определяющие статус личности. Различать предписанный и достигаемый статусы. Раскрывать и иллюстрировать примерами ролевой репертуар личности. Объяснять причины ролевых различий по тендерному признаку, показывать их проявление в различных социальных ситуациях. Описывать основные социальные роли старших подростков. Характеризовать межпоколенческие отношения в современном обществе. Выражать собственное отношение к проблеме нарастания разрыва между поколениями</w:t>
            </w:r>
          </w:p>
        </w:tc>
        <w:tc>
          <w:tcPr>
            <w:tcW w:w="20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§14Вопросы и задания стр121-122</w:t>
            </w:r>
          </w:p>
        </w:tc>
      </w:tr>
      <w:tr w:rsidR="003658F8" w:rsidRPr="00057B0F" w:rsidTr="00057B0F">
        <w:trPr>
          <w:trHeight w:val="1269"/>
        </w:trPr>
        <w:tc>
          <w:tcPr>
            <w:tcW w:w="894" w:type="dxa"/>
          </w:tcPr>
          <w:p w:rsidR="003658F8" w:rsidRPr="00057B0F" w:rsidRDefault="003658F8" w:rsidP="005A034A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91" w:type="dxa"/>
            <w:gridSpan w:val="5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Нации и межнациональные отношения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595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3" w:type="dxa"/>
            <w:gridSpan w:val="5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3658F8" w:rsidRPr="00057B0F" w:rsidRDefault="003658F8" w:rsidP="005A034A">
            <w:pPr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233" w:type="dxa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Научаться: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характеризовать этнические группы. Межнациональные отношения.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характеризовать взаимодействие людей в многонациональном и многоконфессиональном обществе</w:t>
            </w:r>
          </w:p>
        </w:tc>
        <w:tc>
          <w:tcPr>
            <w:tcW w:w="2680" w:type="dxa"/>
            <w:gridSpan w:val="2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ориентируются в раз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нообразии способов решения познава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тельных задач; выбирают наиболее эф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фективные способы их решения.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ной деятельности и сотрудничества с партнёром.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определяют последова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тельность промежуточных целей с учё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том конечного результата; составляют план и последовательность действий</w:t>
            </w:r>
          </w:p>
        </w:tc>
        <w:tc>
          <w:tcPr>
            <w:tcW w:w="2530" w:type="dxa"/>
            <w:gridSpan w:val="2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Сохраняют мотивацию к учебной деятельности; проявляют интерес к новому учебному мате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риалу; выража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ют положитель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ное отношение к процессу по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знания; адекват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 понимают причины успешности / неуспеш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 учебной деятельности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 xml:space="preserve">Знать и правильно использовать в предлагаемом контексте понятия «этнос», «нация», «национальность». Конкретизировать примерами из прошлого и современности значение общего исторического прошлого, традиций в сплочении народа. Характеризовать противоречивость межнациональных отношений в современном мире. Объяснять причины возникновения межнациональных конфликтов и характеризовать возможные пути их разрешения </w:t>
            </w:r>
          </w:p>
        </w:tc>
        <w:tc>
          <w:tcPr>
            <w:tcW w:w="20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§15Вопросы и задания стр129-130</w:t>
            </w:r>
          </w:p>
        </w:tc>
      </w:tr>
      <w:tr w:rsidR="003658F8" w:rsidRPr="00057B0F" w:rsidTr="00057B0F">
        <w:trPr>
          <w:trHeight w:val="1269"/>
        </w:trPr>
        <w:tc>
          <w:tcPr>
            <w:tcW w:w="894" w:type="dxa"/>
          </w:tcPr>
          <w:p w:rsidR="003658F8" w:rsidRPr="00057B0F" w:rsidRDefault="003658F8" w:rsidP="005A034A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91" w:type="dxa"/>
            <w:gridSpan w:val="5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3"/>
                <w:sz w:val="20"/>
                <w:szCs w:val="20"/>
              </w:rPr>
              <w:t>Отклоняющееся поведение</w:t>
            </w:r>
          </w:p>
        </w:tc>
        <w:tc>
          <w:tcPr>
            <w:tcW w:w="595" w:type="dxa"/>
            <w:gridSpan w:val="4"/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3" w:type="dxa"/>
            <w:gridSpan w:val="5"/>
          </w:tcPr>
          <w:p w:rsidR="003658F8" w:rsidRPr="00057B0F" w:rsidRDefault="003658F8" w:rsidP="005A034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</w:tcPr>
          <w:p w:rsidR="003658F8" w:rsidRPr="00057B0F" w:rsidRDefault="003658F8" w:rsidP="005A034A">
            <w:pPr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ИНМ</w:t>
            </w:r>
          </w:p>
        </w:tc>
        <w:tc>
          <w:tcPr>
            <w:tcW w:w="2233" w:type="dxa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2"/>
                <w:rFonts w:ascii="Times New Roman" w:hAnsi="Times New Roman"/>
                <w:i/>
                <w:sz w:val="20"/>
                <w:szCs w:val="20"/>
              </w:rPr>
              <w:t>Научаться:</w:t>
            </w:r>
            <w:r w:rsidRPr="00057B0F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определять термин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отклоняющееся поведение.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2"/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: выявлять опасность наркомании и алкоголизма для человека и общества.</w:t>
            </w:r>
          </w:p>
        </w:tc>
        <w:tc>
          <w:tcPr>
            <w:tcW w:w="2680" w:type="dxa"/>
            <w:gridSpan w:val="2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выбирают наиболее эффективные способы решения задач; контролируют и оценивают процесс и ре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 xml:space="preserve">зультат деятельности. 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договариваются о распределении функций и ролей в совместной деятельности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адекватно воспринимают предложения и оценку учителей, товари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щей, родителей и других людей.</w:t>
            </w:r>
          </w:p>
        </w:tc>
        <w:tc>
          <w:tcPr>
            <w:tcW w:w="2530" w:type="dxa"/>
            <w:gridSpan w:val="2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Определяют свою личност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ную позицию; адекватную дифференциро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ванную самооценку своей успешности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383" w:type="dxa"/>
            <w:gridSpan w:val="2"/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Объяснять причины отклоняющегося поведения. Оценивать опасные последствия наркомании и алкоголизма для человека и общества. Оценивать социальное значение здорового образа жизни</w:t>
            </w:r>
          </w:p>
        </w:tc>
        <w:tc>
          <w:tcPr>
            <w:tcW w:w="2083" w:type="dxa"/>
            <w:gridSpan w:val="2"/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  <w:r w:rsidRPr="00057B0F">
              <w:rPr>
                <w:bCs/>
                <w:color w:val="000000"/>
                <w:spacing w:val="-2"/>
                <w:sz w:val="20"/>
                <w:szCs w:val="20"/>
              </w:rPr>
              <w:t>Подготовка к итоговому тестированию стр.139-142</w:t>
            </w:r>
          </w:p>
        </w:tc>
      </w:tr>
      <w:tr w:rsidR="003658F8" w:rsidRPr="00057B0F" w:rsidTr="00057B0F">
        <w:trPr>
          <w:trHeight w:val="2071"/>
        </w:trPr>
        <w:tc>
          <w:tcPr>
            <w:tcW w:w="894" w:type="dxa"/>
            <w:tcBorders>
              <w:right w:val="single" w:sz="4" w:space="0" w:color="auto"/>
            </w:tcBorders>
          </w:tcPr>
          <w:p w:rsidR="003658F8" w:rsidRPr="00057B0F" w:rsidRDefault="003658F8" w:rsidP="005A034A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Практикум по теме «Социальная сфера»</w:t>
            </w:r>
          </w:p>
        </w:tc>
        <w:tc>
          <w:tcPr>
            <w:tcW w:w="5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ПОУ</w:t>
            </w:r>
          </w:p>
        </w:tc>
        <w:tc>
          <w:tcPr>
            <w:tcW w:w="2233" w:type="dxa"/>
            <w:tcBorders>
              <w:left w:val="single" w:sz="4" w:space="0" w:color="auto"/>
              <w:right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Style w:val="c7"/>
                <w:rFonts w:ascii="Times New Roman" w:hAnsi="Times New Roman"/>
                <w:i/>
                <w:sz w:val="20"/>
                <w:szCs w:val="20"/>
              </w:rPr>
              <w:t xml:space="preserve">Научаться: </w:t>
            </w:r>
            <w:r w:rsidRPr="00057B0F">
              <w:rPr>
                <w:rStyle w:val="c7"/>
                <w:rFonts w:ascii="Times New Roman" w:hAnsi="Times New Roman"/>
                <w:sz w:val="20"/>
                <w:szCs w:val="20"/>
              </w:rPr>
              <w:t>определять основные понятия к главе «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>Социальная сфера</w:t>
            </w:r>
            <w:r w:rsidRPr="00057B0F">
              <w:rPr>
                <w:rStyle w:val="c7"/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6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овладевают целост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ными представлениями о категориях социальной сферы жизни человека; привлекают информа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цию, полученную ранее, для решения познавательных задач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Сохраняют мотивацию к учебной деятельно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сти; проявляют интерес к ново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му учебному 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териалу; выра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жают положи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тельное 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ние к процессу познания; адек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ватно понимают причины 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ности/ неуспеш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 учебной деятельности</w:t>
            </w:r>
          </w:p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3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58F8" w:rsidRPr="00057B0F" w:rsidRDefault="003658F8" w:rsidP="005A034A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/>
                <w:b w:val="0"/>
                <w:bCs/>
                <w:szCs w:val="20"/>
              </w:rPr>
            </w:pPr>
            <w:r w:rsidRPr="00057B0F">
              <w:rPr>
                <w:rStyle w:val="FontStyle132"/>
                <w:rFonts w:ascii="Times New Roman" w:hAnsi="Times New Roman"/>
                <w:b w:val="0"/>
                <w:bCs/>
                <w:szCs w:val="20"/>
              </w:rPr>
              <w:t>Обобщать и систематизировать знания и умения по изученной теме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57B0F">
              <w:rPr>
                <w:rStyle w:val="FontStyle132"/>
                <w:rFonts w:ascii="Times New Roman" w:hAnsi="Times New Roman"/>
                <w:b w:val="0"/>
                <w:bCs/>
                <w:szCs w:val="20"/>
              </w:rPr>
              <w:t>Выполнять задания в тестовой форме по изученной теме</w:t>
            </w:r>
          </w:p>
        </w:tc>
        <w:tc>
          <w:tcPr>
            <w:tcW w:w="20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</w:tr>
      <w:tr w:rsidR="003658F8" w:rsidRPr="00057B0F" w:rsidTr="00057B0F">
        <w:trPr>
          <w:trHeight w:val="2071"/>
        </w:trPr>
        <w:tc>
          <w:tcPr>
            <w:tcW w:w="894" w:type="dxa"/>
            <w:tcBorders>
              <w:right w:val="single" w:sz="4" w:space="0" w:color="auto"/>
            </w:tcBorders>
          </w:tcPr>
          <w:p w:rsidR="003658F8" w:rsidRPr="00057B0F" w:rsidRDefault="003658F8" w:rsidP="005A034A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Заключительный урок</w:t>
            </w:r>
          </w:p>
        </w:tc>
        <w:tc>
          <w:tcPr>
            <w:tcW w:w="5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bCs/>
                <w:color w:val="000000"/>
                <w:sz w:val="20"/>
                <w:szCs w:val="20"/>
              </w:rPr>
            </w:pPr>
            <w:r w:rsidRPr="00057B0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rPr>
                <w:sz w:val="20"/>
                <w:szCs w:val="20"/>
              </w:rPr>
            </w:pPr>
          </w:p>
        </w:tc>
        <w:tc>
          <w:tcPr>
            <w:tcW w:w="104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  <w:r w:rsidRPr="00057B0F">
              <w:rPr>
                <w:sz w:val="20"/>
                <w:szCs w:val="20"/>
              </w:rPr>
              <w:t>ПОУ</w:t>
            </w:r>
          </w:p>
        </w:tc>
        <w:tc>
          <w:tcPr>
            <w:tcW w:w="2233" w:type="dxa"/>
            <w:tcBorders>
              <w:left w:val="single" w:sz="4" w:space="0" w:color="auto"/>
              <w:right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Style w:val="c7"/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6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057B0F">
              <w:rPr>
                <w:rFonts w:ascii="Times New Roman" w:hAnsi="Times New Roman"/>
                <w:sz w:val="20"/>
                <w:szCs w:val="20"/>
              </w:rPr>
              <w:t xml:space="preserve"> овладевают целост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ными представлениями о категориях социальной сферы жизни человека; привлекают информа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цию, полученную ранее, для решения познавательных задач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5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B0F">
              <w:rPr>
                <w:rFonts w:ascii="Times New Roman" w:hAnsi="Times New Roman"/>
                <w:sz w:val="20"/>
                <w:szCs w:val="20"/>
              </w:rPr>
              <w:t>Сохраняют мотивацию к учебной деятельно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сти; проявляют интерес к ново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му учебному ма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териалу; выра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жают положи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тельное отноше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ние к процессу познания; адек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ватно понимают причины 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 /неуспеш</w:t>
            </w:r>
            <w:r w:rsidRPr="00057B0F">
              <w:rPr>
                <w:rFonts w:ascii="Times New Roman" w:hAnsi="Times New Roman"/>
                <w:sz w:val="20"/>
                <w:szCs w:val="20"/>
              </w:rPr>
              <w:softHyphen/>
              <w:t>ности учебной деятельности</w:t>
            </w:r>
          </w:p>
          <w:p w:rsidR="003658F8" w:rsidRPr="00057B0F" w:rsidRDefault="003658F8" w:rsidP="005A034A">
            <w:pPr>
              <w:pStyle w:val="NoSpacing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58F8" w:rsidRPr="00057B0F" w:rsidRDefault="003658F8" w:rsidP="005A034A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/>
                <w:b w:val="0"/>
                <w:bCs/>
                <w:szCs w:val="20"/>
              </w:rPr>
            </w:pPr>
            <w:r w:rsidRPr="00057B0F">
              <w:rPr>
                <w:rStyle w:val="FontStyle132"/>
                <w:rFonts w:ascii="Times New Roman" w:hAnsi="Times New Roman"/>
                <w:b w:val="0"/>
                <w:bCs/>
                <w:szCs w:val="20"/>
              </w:rPr>
              <w:t>Обобщать и систематизировать знания и умения по изученной теме</w:t>
            </w:r>
          </w:p>
          <w:p w:rsidR="003658F8" w:rsidRPr="00057B0F" w:rsidRDefault="003658F8" w:rsidP="005A034A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/>
                <w:b w:val="0"/>
                <w:bCs/>
                <w:szCs w:val="20"/>
              </w:rPr>
            </w:pPr>
            <w:r w:rsidRPr="00057B0F">
              <w:rPr>
                <w:rStyle w:val="FontStyle132"/>
                <w:rFonts w:ascii="Times New Roman" w:hAnsi="Times New Roman"/>
                <w:b w:val="0"/>
                <w:bCs/>
                <w:szCs w:val="20"/>
              </w:rPr>
              <w:t>Выполнять задания в тестовой форме по изученной теме</w:t>
            </w:r>
          </w:p>
        </w:tc>
        <w:tc>
          <w:tcPr>
            <w:tcW w:w="20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58F8" w:rsidRPr="00057B0F" w:rsidRDefault="003658F8" w:rsidP="005A034A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</w:tr>
    </w:tbl>
    <w:p w:rsidR="003658F8" w:rsidRPr="00057B0F" w:rsidRDefault="003658F8" w:rsidP="005A034A">
      <w:pPr>
        <w:rPr>
          <w:sz w:val="20"/>
          <w:szCs w:val="20"/>
        </w:rPr>
      </w:pPr>
    </w:p>
    <w:p w:rsidR="003658F8" w:rsidRPr="00057B0F" w:rsidRDefault="003658F8" w:rsidP="00C5419B">
      <w:pPr>
        <w:rPr>
          <w:sz w:val="20"/>
          <w:szCs w:val="20"/>
        </w:rPr>
      </w:pPr>
    </w:p>
    <w:p w:rsidR="003658F8" w:rsidRPr="00057B0F" w:rsidRDefault="003658F8" w:rsidP="00C5419B">
      <w:pPr>
        <w:rPr>
          <w:sz w:val="20"/>
          <w:szCs w:val="20"/>
        </w:rPr>
      </w:pPr>
    </w:p>
    <w:p w:rsidR="003658F8" w:rsidRPr="00057B0F" w:rsidRDefault="003658F8" w:rsidP="00C5419B">
      <w:pPr>
        <w:rPr>
          <w:sz w:val="20"/>
          <w:szCs w:val="20"/>
        </w:rPr>
      </w:pPr>
    </w:p>
    <w:p w:rsidR="003658F8" w:rsidRPr="00057B0F" w:rsidRDefault="003658F8" w:rsidP="00C5419B">
      <w:pPr>
        <w:rPr>
          <w:sz w:val="20"/>
          <w:szCs w:val="20"/>
        </w:rPr>
      </w:pPr>
    </w:p>
    <w:p w:rsidR="003658F8" w:rsidRPr="00057B0F" w:rsidRDefault="003658F8" w:rsidP="00C5419B">
      <w:pPr>
        <w:rPr>
          <w:sz w:val="20"/>
          <w:szCs w:val="20"/>
        </w:rPr>
      </w:pPr>
    </w:p>
    <w:p w:rsidR="003658F8" w:rsidRPr="00057B0F" w:rsidRDefault="003658F8" w:rsidP="00C5419B">
      <w:pPr>
        <w:rPr>
          <w:sz w:val="20"/>
          <w:szCs w:val="20"/>
        </w:rPr>
      </w:pPr>
    </w:p>
    <w:p w:rsidR="003658F8" w:rsidRPr="00057B0F" w:rsidRDefault="003658F8" w:rsidP="00C5419B">
      <w:pPr>
        <w:rPr>
          <w:sz w:val="20"/>
          <w:szCs w:val="20"/>
        </w:rPr>
      </w:pPr>
    </w:p>
    <w:p w:rsidR="003658F8" w:rsidRPr="005A034A" w:rsidRDefault="003658F8" w:rsidP="00C5419B">
      <w:pPr>
        <w:sectPr w:rsidR="003658F8" w:rsidRPr="005A034A" w:rsidSect="00405E50">
          <w:type w:val="continuous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3658F8" w:rsidRPr="00001B56" w:rsidRDefault="003658F8" w:rsidP="009634C4">
      <w:pPr>
        <w:rPr>
          <w:b/>
          <w:color w:val="000000"/>
        </w:rPr>
      </w:pPr>
      <w:r w:rsidRPr="00001B56">
        <w:rPr>
          <w:b/>
          <w:color w:val="000000"/>
        </w:rPr>
        <w:t>5.Материально-технического обеспечение образовательного процесса</w:t>
      </w:r>
    </w:p>
    <w:p w:rsidR="003658F8" w:rsidRPr="00001B56" w:rsidRDefault="003658F8" w:rsidP="00D830B9"/>
    <w:p w:rsidR="003658F8" w:rsidRPr="00001B56" w:rsidRDefault="003658F8" w:rsidP="00D830B9">
      <w:pPr>
        <w:jc w:val="center"/>
        <w:rPr>
          <w:b/>
        </w:rPr>
      </w:pPr>
      <w:r w:rsidRPr="00001B56">
        <w:rPr>
          <w:b/>
        </w:rPr>
        <w:t>Учебно -методическое обеспечение</w:t>
      </w:r>
    </w:p>
    <w:p w:rsidR="003658F8" w:rsidRPr="00001B56" w:rsidRDefault="003658F8" w:rsidP="0066220A"/>
    <w:p w:rsidR="003658F8" w:rsidRPr="00001B56" w:rsidRDefault="003658F8" w:rsidP="00056738">
      <w:pPr>
        <w:shd w:val="clear" w:color="auto" w:fill="FFFFFF"/>
        <w:adjustRightInd w:val="0"/>
        <w:jc w:val="both"/>
        <w:rPr>
          <w:bCs/>
        </w:rPr>
      </w:pPr>
      <w:r w:rsidRPr="00001B56">
        <w:rPr>
          <w:bCs/>
        </w:rPr>
        <w:t>1.Обществознание. Рабочие программы. Предметная линия учебников под редакцией Л.Н.Боголюбова. 5-9 классы: учеб.</w:t>
      </w:r>
      <w:r>
        <w:rPr>
          <w:bCs/>
        </w:rPr>
        <w:t xml:space="preserve"> </w:t>
      </w:r>
      <w:r w:rsidRPr="00001B56">
        <w:rPr>
          <w:bCs/>
        </w:rPr>
        <w:t>пособие для общеобразоват. учреждений / [Л.Н.Боголюбов, Н.И.Городецкая, Л.Ф.Иванова и др.].- 4-е изд.- – М.: Просвещение, 2016.-63 с.</w:t>
      </w:r>
    </w:p>
    <w:p w:rsidR="003658F8" w:rsidRPr="00001B56" w:rsidRDefault="003658F8" w:rsidP="00056738">
      <w:pPr>
        <w:shd w:val="clear" w:color="auto" w:fill="FFFFFF"/>
        <w:adjustRightInd w:val="0"/>
        <w:jc w:val="both"/>
        <w:rPr>
          <w:bCs/>
        </w:rPr>
      </w:pPr>
      <w:r w:rsidRPr="00001B56">
        <w:t>2.</w:t>
      </w:r>
      <w:r w:rsidRPr="00001B56">
        <w:rPr>
          <w:bCs/>
        </w:rPr>
        <w:t>Обществознание: 8 класс. Учебник для общеобразовательных учреждений под редакцией Л.Н. Боголюбова, Л.Ф. Ивановой. М.: Просвещение,  2016 г.</w:t>
      </w:r>
    </w:p>
    <w:p w:rsidR="003658F8" w:rsidRDefault="003658F8" w:rsidP="00001B56">
      <w:pPr>
        <w:shd w:val="clear" w:color="auto" w:fill="FFFFFF"/>
        <w:jc w:val="center"/>
        <w:rPr>
          <w:b/>
        </w:rPr>
      </w:pPr>
    </w:p>
    <w:p w:rsidR="003658F8" w:rsidRPr="00001B56" w:rsidRDefault="003658F8" w:rsidP="00001B56">
      <w:pPr>
        <w:shd w:val="clear" w:color="auto" w:fill="FFFFFF"/>
        <w:jc w:val="center"/>
        <w:rPr>
          <w:b/>
        </w:rPr>
      </w:pPr>
      <w:r w:rsidRPr="00001B56">
        <w:rPr>
          <w:b/>
        </w:rPr>
        <w:t>Список литературы.</w:t>
      </w:r>
    </w:p>
    <w:p w:rsidR="003658F8" w:rsidRPr="00001B56" w:rsidRDefault="003658F8" w:rsidP="00001B56">
      <w:pPr>
        <w:widowControl w:val="0"/>
        <w:autoSpaceDE w:val="0"/>
        <w:autoSpaceDN w:val="0"/>
        <w:adjustRightInd w:val="0"/>
      </w:pPr>
      <w:r w:rsidRPr="00001B56">
        <w:rPr>
          <w:b/>
          <w:bCs/>
          <w:u w:val="single"/>
        </w:rPr>
        <w:t>Для учащихся:</w:t>
      </w:r>
    </w:p>
    <w:p w:rsidR="003658F8" w:rsidRPr="00001B56" w:rsidRDefault="003658F8" w:rsidP="00001B56">
      <w:pPr>
        <w:widowControl w:val="0"/>
        <w:suppressAutoHyphens w:val="0"/>
        <w:overflowPunct w:val="0"/>
        <w:autoSpaceDE w:val="0"/>
        <w:autoSpaceDN w:val="0"/>
        <w:adjustRightInd w:val="0"/>
        <w:jc w:val="both"/>
      </w:pPr>
      <w:r w:rsidRPr="00001B56">
        <w:t xml:space="preserve">1.Баранов П.А. Обществознание: Полный справочник для подготовки к ОГЭ: 9 класс. – М.: АСТ: Астрель, 2016. – 282 с. </w:t>
      </w:r>
    </w:p>
    <w:p w:rsidR="003658F8" w:rsidRPr="00001B56" w:rsidRDefault="003658F8" w:rsidP="00001B56">
      <w:pPr>
        <w:widowControl w:val="0"/>
        <w:suppressAutoHyphens w:val="0"/>
        <w:overflowPunct w:val="0"/>
        <w:autoSpaceDE w:val="0"/>
        <w:autoSpaceDN w:val="0"/>
        <w:adjustRightInd w:val="0"/>
        <w:jc w:val="both"/>
      </w:pPr>
      <w:r w:rsidRPr="00001B56">
        <w:t>2.Лазебникова А.Ю. Обществознание. Основной государственный экзамен. Типовые тестовые задания -М.:Издательства «Экзамен», 2017.- 143 с.</w:t>
      </w:r>
    </w:p>
    <w:p w:rsidR="003658F8" w:rsidRPr="00001B56" w:rsidRDefault="003658F8" w:rsidP="00001B56">
      <w:pPr>
        <w:widowControl w:val="0"/>
        <w:suppressAutoHyphens w:val="0"/>
        <w:overflowPunct w:val="0"/>
        <w:autoSpaceDE w:val="0"/>
        <w:autoSpaceDN w:val="0"/>
        <w:adjustRightInd w:val="0"/>
        <w:jc w:val="both"/>
      </w:pPr>
      <w:r w:rsidRPr="00001B56">
        <w:t xml:space="preserve">3.Никитин А.Ф. Большой школьный словарь: Обществознание, экономика, право / А.Ф. Никитин. – М.: АСТ-ПРЕСС ШКОЛА, 2006. – 400 с. </w:t>
      </w:r>
    </w:p>
    <w:p w:rsidR="003658F8" w:rsidRPr="00001B56" w:rsidRDefault="003658F8" w:rsidP="00001B56">
      <w:pPr>
        <w:widowControl w:val="0"/>
        <w:suppressAutoHyphens w:val="0"/>
        <w:overflowPunct w:val="0"/>
        <w:autoSpaceDE w:val="0"/>
        <w:autoSpaceDN w:val="0"/>
        <w:adjustRightInd w:val="0"/>
        <w:jc w:val="both"/>
      </w:pPr>
      <w:r w:rsidRPr="00001B56">
        <w:t xml:space="preserve">4.Никитин А. Ф. Школьный юридический словарь: около 800 терминов и понятий. – М.: Дрофа, 2008.- 224 с. </w:t>
      </w:r>
    </w:p>
    <w:p w:rsidR="003658F8" w:rsidRPr="00001B56" w:rsidRDefault="003658F8" w:rsidP="00001B56">
      <w:pPr>
        <w:widowControl w:val="0"/>
        <w:overflowPunct w:val="0"/>
        <w:autoSpaceDE w:val="0"/>
        <w:autoSpaceDN w:val="0"/>
        <w:adjustRightInd w:val="0"/>
      </w:pPr>
      <w:r w:rsidRPr="00001B56">
        <w:rPr>
          <w:b/>
          <w:bCs/>
          <w:u w:val="single"/>
        </w:rPr>
        <w:t>Для учителя:</w:t>
      </w:r>
    </w:p>
    <w:p w:rsidR="003658F8" w:rsidRPr="00001B56" w:rsidRDefault="003658F8" w:rsidP="00001B56">
      <w:pPr>
        <w:widowControl w:val="0"/>
        <w:suppressAutoHyphens w:val="0"/>
        <w:overflowPunct w:val="0"/>
        <w:autoSpaceDE w:val="0"/>
        <w:autoSpaceDN w:val="0"/>
        <w:adjustRightInd w:val="0"/>
        <w:jc w:val="both"/>
      </w:pPr>
      <w:r w:rsidRPr="00001B56">
        <w:t>1. Клименко А. В. Обществознание: учеб, пособие для школьников ст. кл. и поступающих в вузы / А. В. Клименко, В. В. Румынина. - 5-е изд., дораб. - М.: Дрофа, 2005. - 507, [5] с.</w:t>
      </w:r>
    </w:p>
    <w:p w:rsidR="003658F8" w:rsidRPr="00001B56" w:rsidRDefault="003658F8" w:rsidP="00001B56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01B56">
        <w:rPr>
          <w:rFonts w:ascii="Times New Roman" w:hAnsi="Times New Roman"/>
          <w:sz w:val="24"/>
          <w:szCs w:val="24"/>
        </w:rPr>
        <w:t>2.Лазебникова А.Ю. Обществознание. Основной государственный экзамен. Типовые тестовые задания -М.:Издательства «Экзамен», 2017.- 143 с.</w:t>
      </w:r>
    </w:p>
    <w:p w:rsidR="003658F8" w:rsidRPr="00001B56" w:rsidRDefault="003658F8" w:rsidP="00001B56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01B56">
        <w:rPr>
          <w:rFonts w:ascii="Times New Roman" w:hAnsi="Times New Roman"/>
          <w:sz w:val="24"/>
          <w:szCs w:val="24"/>
        </w:rPr>
        <w:t xml:space="preserve">3.Козюк М. Н. Основы государства и права России:Пособие для преподавателей (методические рекомендации, задания, тесты) / Издат-во «Учитель», Волгоград, 1999.-66с. </w:t>
      </w:r>
    </w:p>
    <w:p w:rsidR="003658F8" w:rsidRPr="00001B56" w:rsidRDefault="003658F8" w:rsidP="00001B56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01B56">
        <w:rPr>
          <w:rFonts w:ascii="Times New Roman" w:hAnsi="Times New Roman"/>
          <w:sz w:val="24"/>
          <w:szCs w:val="24"/>
        </w:rPr>
        <w:t>4. Котова О.А., Лискова Т.Е. Методические рекомендации по оцениванию выполнения заданий ОГЭ с развернутым ответом.- Москва,2016</w:t>
      </w:r>
    </w:p>
    <w:p w:rsidR="003658F8" w:rsidRPr="00001B56" w:rsidRDefault="003658F8" w:rsidP="00001B56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001B56">
        <w:t>5.</w:t>
      </w:r>
      <w:r w:rsidRPr="00001B56">
        <w:rPr>
          <w:color w:val="000000"/>
          <w:lang w:eastAsia="ru-RU"/>
        </w:rPr>
        <w:t>Иванова Л.Ф. Обществознание. Поурочные разработки. 8 класс.- М: Просвещение,2012</w:t>
      </w:r>
    </w:p>
    <w:p w:rsidR="003658F8" w:rsidRPr="00001B56" w:rsidRDefault="003658F8" w:rsidP="00001B56"/>
    <w:p w:rsidR="003658F8" w:rsidRPr="00001B56" w:rsidRDefault="003658F8" w:rsidP="00001B56">
      <w:pPr>
        <w:jc w:val="center"/>
        <w:rPr>
          <w:color w:val="000000"/>
          <w:lang w:eastAsia="ru-RU"/>
        </w:rPr>
      </w:pPr>
      <w:r w:rsidRPr="00001B56">
        <w:rPr>
          <w:b/>
          <w:bCs/>
          <w:color w:val="000000"/>
          <w:lang w:eastAsia="ru-RU"/>
        </w:rPr>
        <w:t>Перечень средств ИКТ, используемых для реализации настоящей программы:</w:t>
      </w:r>
    </w:p>
    <w:p w:rsidR="003658F8" w:rsidRPr="00001B56" w:rsidRDefault="003658F8" w:rsidP="00D830B9">
      <w:pPr>
        <w:rPr>
          <w:rFonts w:ascii="Arial" w:hAnsi="Arial" w:cs="Arial"/>
          <w:color w:val="000000"/>
          <w:lang w:eastAsia="ru-RU"/>
        </w:rPr>
      </w:pPr>
      <w:r w:rsidRPr="00001B56">
        <w:rPr>
          <w:b/>
          <w:bCs/>
          <w:color w:val="000000"/>
          <w:lang w:eastAsia="ru-RU"/>
        </w:rPr>
        <w:t>Аппаратные средства:</w:t>
      </w:r>
    </w:p>
    <w:p w:rsidR="003658F8" w:rsidRPr="00001B56" w:rsidRDefault="003658F8" w:rsidP="00FB1543">
      <w:pPr>
        <w:numPr>
          <w:ilvl w:val="0"/>
          <w:numId w:val="21"/>
        </w:numPr>
        <w:suppressAutoHyphens w:val="0"/>
        <w:rPr>
          <w:rFonts w:ascii="Arial" w:hAnsi="Arial" w:cs="Arial"/>
          <w:color w:val="000000"/>
          <w:lang w:eastAsia="ru-RU"/>
        </w:rPr>
      </w:pPr>
      <w:r w:rsidRPr="00001B56">
        <w:rPr>
          <w:color w:val="000000"/>
          <w:lang w:eastAsia="ru-RU"/>
        </w:rPr>
        <w:t>ПК;</w:t>
      </w:r>
    </w:p>
    <w:p w:rsidR="003658F8" w:rsidRPr="00001B56" w:rsidRDefault="003658F8" w:rsidP="00FB1543">
      <w:pPr>
        <w:numPr>
          <w:ilvl w:val="0"/>
          <w:numId w:val="21"/>
        </w:numPr>
        <w:suppressAutoHyphens w:val="0"/>
        <w:rPr>
          <w:rFonts w:ascii="Arial" w:hAnsi="Arial" w:cs="Arial"/>
          <w:color w:val="000000"/>
          <w:lang w:eastAsia="ru-RU"/>
        </w:rPr>
      </w:pPr>
      <w:r w:rsidRPr="00001B56">
        <w:rPr>
          <w:color w:val="000000"/>
          <w:lang w:eastAsia="ru-RU"/>
        </w:rPr>
        <w:t>глобальная сеть;</w:t>
      </w:r>
    </w:p>
    <w:p w:rsidR="003658F8" w:rsidRPr="00001B56" w:rsidRDefault="003658F8" w:rsidP="00FB1543">
      <w:pPr>
        <w:numPr>
          <w:ilvl w:val="0"/>
          <w:numId w:val="21"/>
        </w:numPr>
        <w:suppressAutoHyphens w:val="0"/>
        <w:rPr>
          <w:rFonts w:ascii="Arial" w:hAnsi="Arial" w:cs="Arial"/>
          <w:color w:val="000000"/>
          <w:lang w:eastAsia="ru-RU"/>
        </w:rPr>
      </w:pPr>
      <w:r w:rsidRPr="00001B56">
        <w:rPr>
          <w:color w:val="000000"/>
          <w:lang w:eastAsia="ru-RU"/>
        </w:rPr>
        <w:t>мультимедиапроектор;</w:t>
      </w:r>
    </w:p>
    <w:p w:rsidR="003658F8" w:rsidRPr="00001B56" w:rsidRDefault="003658F8" w:rsidP="00FB1543">
      <w:pPr>
        <w:numPr>
          <w:ilvl w:val="0"/>
          <w:numId w:val="21"/>
        </w:numPr>
        <w:suppressAutoHyphens w:val="0"/>
        <w:rPr>
          <w:rFonts w:ascii="Arial" w:hAnsi="Arial" w:cs="Arial"/>
          <w:color w:val="000000"/>
          <w:lang w:eastAsia="ru-RU"/>
        </w:rPr>
      </w:pPr>
      <w:r w:rsidRPr="00001B56">
        <w:rPr>
          <w:color w:val="000000"/>
          <w:lang w:eastAsia="ru-RU"/>
        </w:rPr>
        <w:t>принтер;</w:t>
      </w:r>
    </w:p>
    <w:p w:rsidR="003658F8" w:rsidRPr="00001B56" w:rsidRDefault="003658F8" w:rsidP="00FB1543">
      <w:pPr>
        <w:numPr>
          <w:ilvl w:val="0"/>
          <w:numId w:val="21"/>
        </w:numPr>
        <w:suppressAutoHyphens w:val="0"/>
        <w:rPr>
          <w:rFonts w:ascii="Arial" w:hAnsi="Arial" w:cs="Arial"/>
          <w:color w:val="000000"/>
          <w:lang w:eastAsia="ru-RU"/>
        </w:rPr>
      </w:pPr>
      <w:r w:rsidRPr="00001B56">
        <w:rPr>
          <w:color w:val="000000"/>
          <w:lang w:eastAsia="ru-RU"/>
        </w:rPr>
        <w:t>сканер;</w:t>
      </w:r>
    </w:p>
    <w:p w:rsidR="003658F8" w:rsidRPr="00001B56" w:rsidRDefault="003658F8" w:rsidP="00D830B9">
      <w:pPr>
        <w:pStyle w:val="c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01B56">
        <w:rPr>
          <w:rStyle w:val="c6"/>
          <w:b/>
          <w:bCs/>
          <w:color w:val="000000"/>
        </w:rPr>
        <w:t>Цифровые образовательные ресурсы: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http://www.rsnet.ru/ — Официальная Россия (сервер органов государственной власти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Российской Федерации).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http://www.president.kremlin.ru/ — Президент Российской Федерации.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http://www.rsnet.ru/ — Судебная власть Российской Федерации.</w:t>
      </w:r>
    </w:p>
    <w:p w:rsidR="003658F8" w:rsidRPr="00001B56" w:rsidRDefault="003658F8" w:rsidP="00D830B9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http://www.jurizdat.ru/editions/official/lcrf — Собрание законодательства РФ.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http://www.socionet.ru — Соционет: информационное пространство по общественным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наукам.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http://www.ifap.ru — Программа ЮНЕСКО «Информация для всех» в России.http: //www.gks.ru — Федеральная служба государственной статистики: базы данных,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статистическая информация.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http://www.alleng.ru/edu/social2.htm — Образовательные ресурсы Интернета —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обществознание.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http://www.subscribe.ru/catalog/economics.education.eidos6social — Обществознание в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школе (дистанционное обучение).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http://www.lenta.ru — актуальные новости общественной жизни.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http://www.fom.ru — Фонд общественного мнения (социологические исследования).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http://www.ecsocman.edu.ru — Экономика. Социология. Менеджмент. Федеральный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образовательный портал.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http://www.ug.ru/ug_pril/gv_index.html — Граждановедение. Приложение к «Учительской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газете».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http://www.50.economicus.ru — 50 лекций по микроэкономике.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http://www.gallery.economicus.ru — Галерея экономистов.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http://www.be.economicus.ru — Основы экономики. Вводныйкурс.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hup://www.cebe.sib.ru — Центр экономического и бизнес-образования: в помощь учителю.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http://www.mba-start.ru/ — Бизнес-образование без границ.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http://www.businessvoc.ru — Бизнес-словарь.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http://www.hpo.opg — Права человека в России.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http://www.uznay-prezidenta.ru — Президент России — гражданам школьного возраста.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http://www.mshr-ngo.ru — Московская школа прав человека.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http://www.ombudsman.gov.ru — Уполномоченный по правам человека в Российской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Федерации: официальный сайт.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http://www.pedagog-club.narod.ru/declaration2001.htm — Декларация прав школьника.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nttp://www.school-sector.relarn.ru/prava/ — Права и дети в Интернете.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http://www.chelt.ru — журнал «Человек и труд».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http://www.orags.narod.ru/manuals/Pfil_Nik/23.htm — Духовная жизнь общества.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 //www, countries. ru /library, htm — Библиотека по культурологии.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http://www.russianculture.ru/ — Культура России.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http://www.ecolife.ru/index.shtml — Экология и жизнь. Международный экологический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портал.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http://www.ecosysterna.ru/ — Экологический центр «Экосистема».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http://www.priroda.ru/ — Национальный портал «Природа России».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http://www.fw.ru — Фонд «Мир семьи» (демография, семейная политика).</w:t>
      </w:r>
    </w:p>
    <w:p w:rsidR="003658F8" w:rsidRPr="00001B56" w:rsidRDefault="003658F8" w:rsidP="002103E1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01B56">
        <w:rPr>
          <w:rStyle w:val="c1"/>
          <w:color w:val="000000"/>
        </w:rPr>
        <w:t>http: //www.glossary.ru/ — Глоссарий по социальным наукам.</w:t>
      </w:r>
    </w:p>
    <w:p w:rsidR="003658F8" w:rsidRDefault="003658F8" w:rsidP="00C5419B">
      <w:pPr>
        <w:pStyle w:val="c5"/>
        <w:shd w:val="clear" w:color="auto" w:fill="FFFFFF"/>
        <w:spacing w:before="0" w:beforeAutospacing="0" w:after="0" w:afterAutospacing="0"/>
      </w:pPr>
      <w:r w:rsidRPr="00001B56">
        <w:rPr>
          <w:rStyle w:val="c1"/>
          <w:color w:val="000000"/>
        </w:rPr>
        <w:t>http://www.ihtik.libru/encycl/index.html — Энциклопедии, словари, справочники.</w:t>
      </w:r>
    </w:p>
    <w:p w:rsidR="003658F8" w:rsidRDefault="003658F8" w:rsidP="008163E6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  <w:sectPr w:rsidR="003658F8" w:rsidSect="00405E50">
          <w:type w:val="continuous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658F8" w:rsidRDefault="003658F8" w:rsidP="00C5419B">
      <w:pPr>
        <w:pStyle w:val="c5"/>
        <w:shd w:val="clear" w:color="auto" w:fill="FFFFFF"/>
        <w:spacing w:before="0" w:beforeAutospacing="0" w:after="0" w:afterAutospacing="0"/>
      </w:pPr>
    </w:p>
    <w:sectPr w:rsidR="003658F8" w:rsidSect="00001B5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8F8" w:rsidRDefault="003658F8" w:rsidP="001665A8">
      <w:r>
        <w:separator/>
      </w:r>
    </w:p>
  </w:endnote>
  <w:endnote w:type="continuationSeparator" w:id="0">
    <w:p w:rsidR="003658F8" w:rsidRDefault="003658F8" w:rsidP="00166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8F8" w:rsidRDefault="003658F8">
    <w:pPr>
      <w:pStyle w:val="Footer"/>
      <w:jc w:val="right"/>
    </w:pPr>
    <w:fldSimple w:instr=" PAGE   \* MERGEFORMAT ">
      <w:r>
        <w:rPr>
          <w:noProof/>
        </w:rPr>
        <w:t>25</w:t>
      </w:r>
    </w:fldSimple>
  </w:p>
  <w:p w:rsidR="003658F8" w:rsidRDefault="003658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8F8" w:rsidRDefault="003658F8" w:rsidP="001665A8">
      <w:r>
        <w:separator/>
      </w:r>
    </w:p>
  </w:footnote>
  <w:footnote w:type="continuationSeparator" w:id="0">
    <w:p w:rsidR="003658F8" w:rsidRDefault="003658F8" w:rsidP="001665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8F8" w:rsidRDefault="003658F8">
    <w:pPr>
      <w:pStyle w:val="Header"/>
    </w:pPr>
    <w:r>
      <w:t xml:space="preserve">                                                                                                         Михеев Алексей Олегович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A466B"/>
    <w:multiLevelType w:val="multilevel"/>
    <w:tmpl w:val="8C66C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1F49CB"/>
    <w:multiLevelType w:val="hybridMultilevel"/>
    <w:tmpl w:val="7576958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172399"/>
    <w:multiLevelType w:val="hybridMultilevel"/>
    <w:tmpl w:val="860E2CE2"/>
    <w:lvl w:ilvl="0" w:tplc="382EC0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D220553"/>
    <w:multiLevelType w:val="multilevel"/>
    <w:tmpl w:val="E2F69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676BB9"/>
    <w:multiLevelType w:val="hybridMultilevel"/>
    <w:tmpl w:val="1DB4D4D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40E0181"/>
    <w:multiLevelType w:val="multilevel"/>
    <w:tmpl w:val="CAB04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9A6F18"/>
    <w:multiLevelType w:val="multilevel"/>
    <w:tmpl w:val="668EF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567D74"/>
    <w:multiLevelType w:val="multilevel"/>
    <w:tmpl w:val="5C384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A63BCF"/>
    <w:multiLevelType w:val="hybridMultilevel"/>
    <w:tmpl w:val="8A2E80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0D1A45"/>
    <w:multiLevelType w:val="multilevel"/>
    <w:tmpl w:val="19EE2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33E0017"/>
    <w:multiLevelType w:val="multilevel"/>
    <w:tmpl w:val="37B20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BF5228"/>
    <w:multiLevelType w:val="multilevel"/>
    <w:tmpl w:val="29D66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2E638B"/>
    <w:multiLevelType w:val="multilevel"/>
    <w:tmpl w:val="53323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DE2823"/>
    <w:multiLevelType w:val="multilevel"/>
    <w:tmpl w:val="F4422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4253ED"/>
    <w:multiLevelType w:val="hybridMultilevel"/>
    <w:tmpl w:val="C5F61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FE19A8"/>
    <w:multiLevelType w:val="hybridMultilevel"/>
    <w:tmpl w:val="DFD8EE40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50CF5553"/>
    <w:multiLevelType w:val="hybridMultilevel"/>
    <w:tmpl w:val="2168DF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4E5F8C"/>
    <w:multiLevelType w:val="hybridMultilevel"/>
    <w:tmpl w:val="6D026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846E1A"/>
    <w:multiLevelType w:val="hybridMultilevel"/>
    <w:tmpl w:val="3BA49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20"/>
  </w:num>
  <w:num w:numId="3">
    <w:abstractNumId w:val="19"/>
  </w:num>
  <w:num w:numId="4">
    <w:abstractNumId w:val="16"/>
  </w:num>
  <w:num w:numId="5">
    <w:abstractNumId w:val="18"/>
  </w:num>
  <w:num w:numId="6">
    <w:abstractNumId w:val="9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8"/>
  </w:num>
  <w:num w:numId="13">
    <w:abstractNumId w:val="15"/>
  </w:num>
  <w:num w:numId="14">
    <w:abstractNumId w:val="14"/>
  </w:num>
  <w:num w:numId="15">
    <w:abstractNumId w:val="12"/>
  </w:num>
  <w:num w:numId="16">
    <w:abstractNumId w:val="6"/>
  </w:num>
  <w:num w:numId="17">
    <w:abstractNumId w:val="0"/>
  </w:num>
  <w:num w:numId="18">
    <w:abstractNumId w:val="10"/>
  </w:num>
  <w:num w:numId="19">
    <w:abstractNumId w:val="7"/>
  </w:num>
  <w:num w:numId="20">
    <w:abstractNumId w:val="17"/>
  </w:num>
  <w:num w:numId="21">
    <w:abstractNumId w:val="13"/>
  </w:num>
  <w:num w:numId="22">
    <w:abstractNumId w:val="3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65A8"/>
    <w:rsid w:val="00001B56"/>
    <w:rsid w:val="00005FFA"/>
    <w:rsid w:val="00056738"/>
    <w:rsid w:val="00056B85"/>
    <w:rsid w:val="00057B0F"/>
    <w:rsid w:val="000673D3"/>
    <w:rsid w:val="00084301"/>
    <w:rsid w:val="000B2B38"/>
    <w:rsid w:val="000B3984"/>
    <w:rsid w:val="000B4CAB"/>
    <w:rsid w:val="000D6805"/>
    <w:rsid w:val="0010125B"/>
    <w:rsid w:val="001665A8"/>
    <w:rsid w:val="00170934"/>
    <w:rsid w:val="00174983"/>
    <w:rsid w:val="001771CE"/>
    <w:rsid w:val="001A5B1D"/>
    <w:rsid w:val="001C0910"/>
    <w:rsid w:val="001D0761"/>
    <w:rsid w:val="001F4D3B"/>
    <w:rsid w:val="0020575B"/>
    <w:rsid w:val="002103E1"/>
    <w:rsid w:val="002139BE"/>
    <w:rsid w:val="00221926"/>
    <w:rsid w:val="002555D8"/>
    <w:rsid w:val="00276440"/>
    <w:rsid w:val="00284B18"/>
    <w:rsid w:val="002B3B7A"/>
    <w:rsid w:val="002C1082"/>
    <w:rsid w:val="002D42B4"/>
    <w:rsid w:val="00320B5E"/>
    <w:rsid w:val="0032484F"/>
    <w:rsid w:val="0034743E"/>
    <w:rsid w:val="003519A4"/>
    <w:rsid w:val="00356E1D"/>
    <w:rsid w:val="00360A5B"/>
    <w:rsid w:val="00364543"/>
    <w:rsid w:val="003658F8"/>
    <w:rsid w:val="0037393D"/>
    <w:rsid w:val="00382694"/>
    <w:rsid w:val="003826D9"/>
    <w:rsid w:val="003C5667"/>
    <w:rsid w:val="003F447B"/>
    <w:rsid w:val="00405E50"/>
    <w:rsid w:val="0041050B"/>
    <w:rsid w:val="004118AE"/>
    <w:rsid w:val="00426831"/>
    <w:rsid w:val="00433A3B"/>
    <w:rsid w:val="004431FF"/>
    <w:rsid w:val="00453DBA"/>
    <w:rsid w:val="00486A29"/>
    <w:rsid w:val="004A2F8D"/>
    <w:rsid w:val="004D322A"/>
    <w:rsid w:val="004D3F15"/>
    <w:rsid w:val="004E7A73"/>
    <w:rsid w:val="00545D70"/>
    <w:rsid w:val="005550E7"/>
    <w:rsid w:val="00563DDB"/>
    <w:rsid w:val="00584282"/>
    <w:rsid w:val="00585F6B"/>
    <w:rsid w:val="005A034A"/>
    <w:rsid w:val="005B0763"/>
    <w:rsid w:val="005C0356"/>
    <w:rsid w:val="005C7B56"/>
    <w:rsid w:val="005D4091"/>
    <w:rsid w:val="00602477"/>
    <w:rsid w:val="006211BE"/>
    <w:rsid w:val="0063647D"/>
    <w:rsid w:val="00644260"/>
    <w:rsid w:val="00645BEC"/>
    <w:rsid w:val="00646089"/>
    <w:rsid w:val="00651D9A"/>
    <w:rsid w:val="0066220A"/>
    <w:rsid w:val="00666612"/>
    <w:rsid w:val="006967F2"/>
    <w:rsid w:val="00696B47"/>
    <w:rsid w:val="006A2B56"/>
    <w:rsid w:val="006B161C"/>
    <w:rsid w:val="006C54A6"/>
    <w:rsid w:val="006E5DA2"/>
    <w:rsid w:val="006E6703"/>
    <w:rsid w:val="00700820"/>
    <w:rsid w:val="00724740"/>
    <w:rsid w:val="00726B0A"/>
    <w:rsid w:val="007279B3"/>
    <w:rsid w:val="007446E5"/>
    <w:rsid w:val="00767766"/>
    <w:rsid w:val="0078360F"/>
    <w:rsid w:val="00793B6E"/>
    <w:rsid w:val="007A2CA2"/>
    <w:rsid w:val="007C240F"/>
    <w:rsid w:val="007E7CDE"/>
    <w:rsid w:val="007F1E30"/>
    <w:rsid w:val="007F4A60"/>
    <w:rsid w:val="007F58DA"/>
    <w:rsid w:val="0080532C"/>
    <w:rsid w:val="008163E6"/>
    <w:rsid w:val="00826C57"/>
    <w:rsid w:val="00857BEE"/>
    <w:rsid w:val="00864E54"/>
    <w:rsid w:val="00874F9B"/>
    <w:rsid w:val="00893D3E"/>
    <w:rsid w:val="008C4A76"/>
    <w:rsid w:val="008D1F47"/>
    <w:rsid w:val="00907F05"/>
    <w:rsid w:val="009170DB"/>
    <w:rsid w:val="00930747"/>
    <w:rsid w:val="00932DD8"/>
    <w:rsid w:val="00937389"/>
    <w:rsid w:val="009527CB"/>
    <w:rsid w:val="00960B30"/>
    <w:rsid w:val="00961788"/>
    <w:rsid w:val="009634C4"/>
    <w:rsid w:val="009A6B0F"/>
    <w:rsid w:val="009C1C38"/>
    <w:rsid w:val="009C7F96"/>
    <w:rsid w:val="009D2C3A"/>
    <w:rsid w:val="009F61A3"/>
    <w:rsid w:val="00A150B1"/>
    <w:rsid w:val="00A377F4"/>
    <w:rsid w:val="00A474BA"/>
    <w:rsid w:val="00A52BC5"/>
    <w:rsid w:val="00A548D5"/>
    <w:rsid w:val="00A56B03"/>
    <w:rsid w:val="00A63753"/>
    <w:rsid w:val="00A67E0E"/>
    <w:rsid w:val="00A82993"/>
    <w:rsid w:val="00AC0BA8"/>
    <w:rsid w:val="00AE5862"/>
    <w:rsid w:val="00AF36A0"/>
    <w:rsid w:val="00AF7AE5"/>
    <w:rsid w:val="00B00C1D"/>
    <w:rsid w:val="00B07807"/>
    <w:rsid w:val="00B07E6C"/>
    <w:rsid w:val="00B11AA9"/>
    <w:rsid w:val="00B178C7"/>
    <w:rsid w:val="00B3488A"/>
    <w:rsid w:val="00B600E5"/>
    <w:rsid w:val="00B70DC1"/>
    <w:rsid w:val="00B95C4F"/>
    <w:rsid w:val="00B95E22"/>
    <w:rsid w:val="00BD1317"/>
    <w:rsid w:val="00BE4F70"/>
    <w:rsid w:val="00C057B5"/>
    <w:rsid w:val="00C21DD1"/>
    <w:rsid w:val="00C26E48"/>
    <w:rsid w:val="00C41D85"/>
    <w:rsid w:val="00C53129"/>
    <w:rsid w:val="00C53482"/>
    <w:rsid w:val="00C5351B"/>
    <w:rsid w:val="00C53E8E"/>
    <w:rsid w:val="00C5419B"/>
    <w:rsid w:val="00C76D70"/>
    <w:rsid w:val="00C81A02"/>
    <w:rsid w:val="00C8434E"/>
    <w:rsid w:val="00C95EB0"/>
    <w:rsid w:val="00CA449F"/>
    <w:rsid w:val="00CA689E"/>
    <w:rsid w:val="00CC6EEB"/>
    <w:rsid w:val="00CD6CD8"/>
    <w:rsid w:val="00CE0525"/>
    <w:rsid w:val="00D04773"/>
    <w:rsid w:val="00D13DBB"/>
    <w:rsid w:val="00D31BE5"/>
    <w:rsid w:val="00D34F8F"/>
    <w:rsid w:val="00D830B9"/>
    <w:rsid w:val="00D87C61"/>
    <w:rsid w:val="00D91004"/>
    <w:rsid w:val="00DE1E37"/>
    <w:rsid w:val="00DF3464"/>
    <w:rsid w:val="00DF5933"/>
    <w:rsid w:val="00E00DF6"/>
    <w:rsid w:val="00E1432B"/>
    <w:rsid w:val="00E50944"/>
    <w:rsid w:val="00E558D9"/>
    <w:rsid w:val="00E8090E"/>
    <w:rsid w:val="00EA1324"/>
    <w:rsid w:val="00ED0380"/>
    <w:rsid w:val="00ED7528"/>
    <w:rsid w:val="00EE1929"/>
    <w:rsid w:val="00F26ED7"/>
    <w:rsid w:val="00F41527"/>
    <w:rsid w:val="00F52F5F"/>
    <w:rsid w:val="00F76B6F"/>
    <w:rsid w:val="00F90704"/>
    <w:rsid w:val="00FA3AEC"/>
    <w:rsid w:val="00FB1543"/>
    <w:rsid w:val="00FB2125"/>
    <w:rsid w:val="00FC05A3"/>
    <w:rsid w:val="00FF5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5A8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034A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8360F"/>
    <w:pPr>
      <w:keepNext/>
      <w:suppressAutoHyphens w:val="0"/>
      <w:ind w:firstLine="567"/>
      <w:jc w:val="center"/>
      <w:outlineLvl w:val="1"/>
    </w:pPr>
    <w:rPr>
      <w:b/>
      <w:bCs/>
      <w:color w:val="339966"/>
      <w:sz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A034A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034A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8360F"/>
    <w:rPr>
      <w:rFonts w:ascii="Times New Roman" w:hAnsi="Times New Roman" w:cs="Times New Roman"/>
      <w:b/>
      <w:bCs/>
      <w:color w:val="339966"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034A"/>
    <w:rPr>
      <w:rFonts w:ascii="Arial" w:hAnsi="Arial" w:cs="Arial"/>
      <w:b/>
      <w:bCs/>
      <w:sz w:val="26"/>
      <w:szCs w:val="26"/>
      <w:lang w:eastAsia="ru-RU"/>
    </w:rPr>
  </w:style>
  <w:style w:type="paragraph" w:styleId="NoSpacing">
    <w:name w:val="No Spacing"/>
    <w:link w:val="NoSpacingChar"/>
    <w:uiPriority w:val="99"/>
    <w:qFormat/>
    <w:rsid w:val="001665A8"/>
    <w:pPr>
      <w:suppressAutoHyphens/>
    </w:pPr>
    <w:rPr>
      <w:lang w:eastAsia="ar-SA"/>
    </w:rPr>
  </w:style>
  <w:style w:type="paragraph" w:styleId="Header">
    <w:name w:val="header"/>
    <w:basedOn w:val="Normal"/>
    <w:link w:val="HeaderChar"/>
    <w:uiPriority w:val="99"/>
    <w:semiHidden/>
    <w:rsid w:val="001665A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665A8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1665A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65A8"/>
    <w:rPr>
      <w:rFonts w:ascii="Times New Roman" w:hAnsi="Times New Roman" w:cs="Times New Roman"/>
      <w:sz w:val="24"/>
      <w:szCs w:val="24"/>
      <w:lang w:eastAsia="ar-SA" w:bidi="ar-SA"/>
    </w:rPr>
  </w:style>
  <w:style w:type="table" w:styleId="TableGrid">
    <w:name w:val="Table Grid"/>
    <w:basedOn w:val="TableNormal"/>
    <w:uiPriority w:val="99"/>
    <w:rsid w:val="001665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6220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Normal"/>
    <w:uiPriority w:val="99"/>
    <w:rsid w:val="0066220A"/>
    <w:pPr>
      <w:suppressAutoHyphens w:val="0"/>
      <w:ind w:left="720" w:firstLine="700"/>
      <w:jc w:val="both"/>
    </w:pPr>
    <w:rPr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66220A"/>
    <w:rPr>
      <w:rFonts w:ascii="Times New Roman" w:hAnsi="Times New Roman"/>
      <w:sz w:val="24"/>
      <w:u w:val="none"/>
      <w:effect w:val="none"/>
    </w:rPr>
  </w:style>
  <w:style w:type="paragraph" w:customStyle="1" w:styleId="c5">
    <w:name w:val="c5"/>
    <w:basedOn w:val="Normal"/>
    <w:uiPriority w:val="99"/>
    <w:rsid w:val="005D409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6">
    <w:name w:val="c6"/>
    <w:basedOn w:val="DefaultParagraphFont"/>
    <w:uiPriority w:val="99"/>
    <w:rsid w:val="005D4091"/>
    <w:rPr>
      <w:rFonts w:cs="Times New Roman"/>
    </w:rPr>
  </w:style>
  <w:style w:type="character" w:customStyle="1" w:styleId="c6c12c31">
    <w:name w:val="c6 c12 c31"/>
    <w:basedOn w:val="DefaultParagraphFont"/>
    <w:uiPriority w:val="99"/>
    <w:rsid w:val="005D4091"/>
    <w:rPr>
      <w:rFonts w:cs="Times New Roman"/>
    </w:rPr>
  </w:style>
  <w:style w:type="paragraph" w:customStyle="1" w:styleId="c9">
    <w:name w:val="c9"/>
    <w:basedOn w:val="Normal"/>
    <w:uiPriority w:val="99"/>
    <w:rsid w:val="00B07E6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0">
    <w:name w:val="c0"/>
    <w:basedOn w:val="DefaultParagraphFont"/>
    <w:uiPriority w:val="99"/>
    <w:rsid w:val="00B07E6C"/>
    <w:rPr>
      <w:rFonts w:cs="Times New Roman"/>
    </w:rPr>
  </w:style>
  <w:style w:type="character" w:customStyle="1" w:styleId="c1">
    <w:name w:val="c1"/>
    <w:basedOn w:val="DefaultParagraphFont"/>
    <w:uiPriority w:val="99"/>
    <w:rsid w:val="00B07E6C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6A2B56"/>
    <w:pPr>
      <w:suppressAutoHyphens w:val="0"/>
      <w:ind w:firstLine="540"/>
      <w:jc w:val="both"/>
    </w:pPr>
    <w:rPr>
      <w:rFonts w:eastAsia="Calibri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A2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6A2B56"/>
    <w:rPr>
      <w:rFonts w:cs="Times New Roman"/>
      <w:b/>
    </w:rPr>
  </w:style>
  <w:style w:type="character" w:customStyle="1" w:styleId="c2">
    <w:name w:val="c2"/>
    <w:basedOn w:val="DefaultParagraphFont"/>
    <w:uiPriority w:val="99"/>
    <w:rsid w:val="00284B18"/>
    <w:rPr>
      <w:rFonts w:cs="Times New Roman"/>
    </w:rPr>
  </w:style>
  <w:style w:type="character" w:customStyle="1" w:styleId="c3">
    <w:name w:val="c3"/>
    <w:basedOn w:val="DefaultParagraphFont"/>
    <w:uiPriority w:val="99"/>
    <w:rsid w:val="00284B18"/>
    <w:rPr>
      <w:rFonts w:cs="Times New Roman"/>
    </w:rPr>
  </w:style>
  <w:style w:type="character" w:customStyle="1" w:styleId="c8">
    <w:name w:val="c8"/>
    <w:basedOn w:val="DefaultParagraphFont"/>
    <w:uiPriority w:val="99"/>
    <w:rsid w:val="00320B5E"/>
    <w:rPr>
      <w:rFonts w:cs="Times New Roman"/>
    </w:rPr>
  </w:style>
  <w:style w:type="paragraph" w:styleId="NormalWeb">
    <w:name w:val="Normal (Web)"/>
    <w:basedOn w:val="Normal"/>
    <w:uiPriority w:val="99"/>
    <w:rsid w:val="0066661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666612"/>
    <w:rPr>
      <w:rFonts w:cs="Times New Roman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907F05"/>
    <w:rPr>
      <w:rFonts w:ascii="Calibri" w:eastAsia="Times New Roman" w:hAnsi="Calibri" w:cs="Times New Roman"/>
      <w:sz w:val="22"/>
      <w:szCs w:val="22"/>
      <w:lang w:val="ru-RU" w:eastAsia="ar-SA" w:bidi="ar-SA"/>
    </w:rPr>
  </w:style>
  <w:style w:type="character" w:styleId="Hyperlink">
    <w:name w:val="Hyperlink"/>
    <w:basedOn w:val="DefaultParagraphFont"/>
    <w:uiPriority w:val="99"/>
    <w:rsid w:val="00C5419B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C5419B"/>
    <w:pPr>
      <w:spacing w:after="12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5419B"/>
    <w:rPr>
      <w:rFonts w:ascii="Calibri" w:eastAsia="Times New Roman" w:hAnsi="Calibri" w:cs="Calibri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C5419B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419B"/>
    <w:rPr>
      <w:rFonts w:ascii="Tahoma" w:hAnsi="Tahoma" w:cs="Tahoma"/>
      <w:sz w:val="16"/>
      <w:szCs w:val="16"/>
      <w:lang w:eastAsia="ru-RU"/>
    </w:rPr>
  </w:style>
  <w:style w:type="paragraph" w:customStyle="1" w:styleId="Standard">
    <w:name w:val="Standard"/>
    <w:uiPriority w:val="99"/>
    <w:rsid w:val="00C5419B"/>
    <w:pPr>
      <w:suppressAutoHyphens/>
      <w:autoSpaceDN w:val="0"/>
      <w:spacing w:after="200" w:line="276" w:lineRule="auto"/>
    </w:pPr>
    <w:rPr>
      <w:rFonts w:cs="Calibri"/>
      <w:kern w:val="3"/>
      <w:lang w:eastAsia="zh-CN"/>
    </w:rPr>
  </w:style>
  <w:style w:type="paragraph" w:customStyle="1" w:styleId="Style2">
    <w:name w:val="Style2"/>
    <w:basedOn w:val="Normal"/>
    <w:uiPriority w:val="99"/>
    <w:rsid w:val="00C5419B"/>
    <w:pPr>
      <w:widowControl w:val="0"/>
      <w:suppressAutoHyphens w:val="0"/>
      <w:autoSpaceDE w:val="0"/>
      <w:autoSpaceDN w:val="0"/>
      <w:adjustRightInd w:val="0"/>
      <w:spacing w:line="254" w:lineRule="exact"/>
    </w:pPr>
    <w:rPr>
      <w:lang w:eastAsia="en-US"/>
    </w:rPr>
  </w:style>
  <w:style w:type="character" w:customStyle="1" w:styleId="FontStyle12">
    <w:name w:val="Font Style12"/>
    <w:uiPriority w:val="99"/>
    <w:rsid w:val="00C5419B"/>
    <w:rPr>
      <w:rFonts w:ascii="Times New Roman" w:hAnsi="Times New Roman"/>
      <w:sz w:val="20"/>
    </w:rPr>
  </w:style>
  <w:style w:type="character" w:customStyle="1" w:styleId="FontStyle13">
    <w:name w:val="Font Style13"/>
    <w:uiPriority w:val="99"/>
    <w:rsid w:val="00C5419B"/>
    <w:rPr>
      <w:rFonts w:ascii="Times New Roman" w:hAnsi="Times New Roman"/>
      <w:b/>
      <w:sz w:val="20"/>
    </w:rPr>
  </w:style>
  <w:style w:type="character" w:customStyle="1" w:styleId="c7">
    <w:name w:val="c7"/>
    <w:basedOn w:val="DefaultParagraphFont"/>
    <w:uiPriority w:val="99"/>
    <w:rsid w:val="005A034A"/>
    <w:rPr>
      <w:rFonts w:cs="Times New Roman"/>
    </w:rPr>
  </w:style>
  <w:style w:type="character" w:customStyle="1" w:styleId="11pt">
    <w:name w:val="Основной текст + 11 pt"/>
    <w:aliases w:val="Полужирный"/>
    <w:basedOn w:val="DefaultParagraphFont"/>
    <w:uiPriority w:val="99"/>
    <w:rsid w:val="005A034A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paragraph" w:customStyle="1" w:styleId="Style19">
    <w:name w:val="Style19"/>
    <w:basedOn w:val="Normal"/>
    <w:uiPriority w:val="99"/>
    <w:rsid w:val="005A034A"/>
    <w:pPr>
      <w:widowControl w:val="0"/>
      <w:suppressAutoHyphens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132">
    <w:name w:val="Font Style132"/>
    <w:uiPriority w:val="99"/>
    <w:rsid w:val="005A034A"/>
    <w:rPr>
      <w:rFonts w:ascii="Trebuchet MS" w:hAnsi="Trebuchet MS"/>
      <w:b/>
      <w:sz w:val="20"/>
    </w:rPr>
  </w:style>
  <w:style w:type="paragraph" w:customStyle="1" w:styleId="a">
    <w:name w:val="Знак Знак Знак Знак Знак Знак Знак Знак Знак Знак Знак Знак Знак Знак Знак Знак Знак Знак Знак Знак Знак Знак"/>
    <w:basedOn w:val="Normal"/>
    <w:uiPriority w:val="99"/>
    <w:rsid w:val="005A034A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5A034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5A034A"/>
    <w:pPr>
      <w:suppressAutoHyphens w:val="0"/>
      <w:jc w:val="center"/>
    </w:pPr>
    <w:rPr>
      <w:b/>
      <w:bCs/>
      <w:sz w:val="32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A034A"/>
    <w:rPr>
      <w:rFonts w:ascii="Times New Roman" w:hAnsi="Times New Roman" w:cs="Times New Roman"/>
      <w:b/>
      <w:bCs/>
      <w:sz w:val="20"/>
      <w:szCs w:val="20"/>
      <w:lang w:val="en-US"/>
    </w:rPr>
  </w:style>
  <w:style w:type="character" w:customStyle="1" w:styleId="PlainTextChar">
    <w:name w:val="Plain Text Char"/>
    <w:link w:val="PlainText"/>
    <w:uiPriority w:val="99"/>
    <w:locked/>
    <w:rsid w:val="005A034A"/>
    <w:rPr>
      <w:rFonts w:ascii="Courier New" w:hAnsi="Courier New" w:cs="Courier New"/>
    </w:rPr>
  </w:style>
  <w:style w:type="paragraph" w:styleId="PlainText">
    <w:name w:val="Plain Text"/>
    <w:basedOn w:val="Normal"/>
    <w:link w:val="PlainTextChar2"/>
    <w:uiPriority w:val="99"/>
    <w:rsid w:val="005A034A"/>
    <w:pPr>
      <w:suppressAutoHyphens w:val="0"/>
    </w:pPr>
    <w:rPr>
      <w:rFonts w:ascii="Courier New" w:eastAsia="Calibri" w:hAnsi="Courier New" w:cs="Courier New"/>
      <w:sz w:val="22"/>
      <w:szCs w:val="22"/>
      <w:lang w:eastAsia="en-US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E44834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PlainTextChar2">
    <w:name w:val="Plain Text Char2"/>
    <w:basedOn w:val="DefaultParagraphFont"/>
    <w:link w:val="PlainText"/>
    <w:uiPriority w:val="99"/>
    <w:semiHidden/>
    <w:locked/>
    <w:rsid w:val="005A034A"/>
    <w:rPr>
      <w:rFonts w:ascii="Consolas" w:hAnsi="Consolas" w:cs="Consolas"/>
      <w:sz w:val="21"/>
      <w:szCs w:val="21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24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347</TotalTime>
  <Pages>64</Pages>
  <Words>17507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анненково</dc:creator>
  <cp:keywords/>
  <dc:description/>
  <cp:lastModifiedBy>Prosto Maria</cp:lastModifiedBy>
  <cp:revision>40</cp:revision>
  <cp:lastPrinted>2018-11-09T13:32:00Z</cp:lastPrinted>
  <dcterms:created xsi:type="dcterms:W3CDTF">2016-09-06T10:31:00Z</dcterms:created>
  <dcterms:modified xsi:type="dcterms:W3CDTF">2019-10-14T03:00:00Z</dcterms:modified>
</cp:coreProperties>
</file>